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Style w:val="Besedilooznabemesta"/>
          <w:rFonts w:asciiTheme="minorHAnsi" w:eastAsiaTheme="minorEastAsia" w:hAnsiTheme="minorHAnsi" w:cstheme="minorHAnsi"/>
          <w:color w:val="1A3876" w:themeColor="accent1"/>
          <w:sz w:val="22"/>
          <w:szCs w:val="22"/>
          <w:lang w:eastAsia="sl-SI"/>
        </w:rPr>
        <w:id w:val="67952474"/>
        <w:docPartObj>
          <w:docPartGallery w:val="Cover Pages"/>
          <w:docPartUnique/>
        </w:docPartObj>
      </w:sdtPr>
      <w:sdtEndPr>
        <w:rPr>
          <w:rStyle w:val="Privzetapisavaodstavka"/>
          <w:rFonts w:eastAsia="Times New Roman"/>
          <w:color w:val="auto"/>
          <w:lang w:eastAsia="en-US"/>
        </w:rPr>
      </w:sdtEndPr>
      <w:sdtContent>
        <w:tbl>
          <w:tblPr>
            <w:tblW w:w="5105" w:type="dxa"/>
            <w:jc w:val="right"/>
            <w:tblBorders>
              <w:top w:val="single" w:sz="36" w:space="0" w:color="1A3876" w:themeColor="text2"/>
              <w:bottom w:val="single" w:sz="36" w:space="0" w:color="1A3876" w:themeColor="text2"/>
              <w:insideH w:val="single" w:sz="36" w:space="0" w:color="1A3876" w:themeColor="text2"/>
              <w:insideV w:val="single" w:sz="36" w:space="0" w:color="6F8EC8" w:themeColor="accent3"/>
            </w:tblBorders>
            <w:tblCellMar>
              <w:top w:w="360" w:type="dxa"/>
              <w:left w:w="115" w:type="dxa"/>
              <w:bottom w:w="360" w:type="dxa"/>
              <w:right w:w="115" w:type="dxa"/>
            </w:tblCellMar>
            <w:tblLook w:val="0620" w:firstRow="1" w:lastRow="0" w:firstColumn="0" w:lastColumn="0" w:noHBand="1" w:noVBand="1"/>
          </w:tblPr>
          <w:tblGrid>
            <w:gridCol w:w="5105"/>
          </w:tblGrid>
          <w:tr w:rsidR="00DD543A" w:rsidRPr="002A45C0" w14:paraId="0CC028A4" w14:textId="77777777" w:rsidTr="00AE3BCE">
            <w:trPr>
              <w:jc w:val="right"/>
            </w:trPr>
            <w:tc>
              <w:tcPr>
                <w:tcW w:w="5000" w:type="pct"/>
                <w:tcMar>
                  <w:top w:w="284" w:type="dxa"/>
                  <w:left w:w="0" w:type="dxa"/>
                  <w:bottom w:w="284" w:type="dxa"/>
                  <w:right w:w="0" w:type="dxa"/>
                </w:tcMar>
              </w:tcPr>
              <w:p w14:paraId="6FD65678" w14:textId="329B7003" w:rsidR="00DD543A" w:rsidRPr="002A45C0" w:rsidRDefault="00CA4991" w:rsidP="0080411D">
                <w:pPr>
                  <w:pStyle w:val="Brezrazmikov"/>
                  <w:suppressAutoHyphens/>
                  <w:ind w:left="357"/>
                  <w:rPr>
                    <w:rFonts w:asciiTheme="minorHAnsi" w:hAnsiTheme="minorHAnsi" w:cstheme="minorHAnsi"/>
                    <w:color w:val="1A3876" w:themeColor="accent1"/>
                    <w:sz w:val="22"/>
                    <w:szCs w:val="22"/>
                  </w:rPr>
                </w:pPr>
                <w:sdt>
                  <w:sdtPr>
                    <w:rPr>
                      <w:rFonts w:asciiTheme="majorHAnsi" w:eastAsiaTheme="majorEastAsia" w:hAnsiTheme="majorHAnsi" w:cstheme="majorBidi"/>
                      <w:b/>
                      <w:bCs/>
                      <w:color w:val="1A3876" w:themeColor="accent1"/>
                      <w:sz w:val="36"/>
                      <w:szCs w:val="28"/>
                      <w:lang w:bidi="en-US"/>
                    </w:rPr>
                    <w:alias w:val="Naslov"/>
                    <w:id w:val="62472658"/>
                    <w:dataBinding w:prefixMappings="xmlns:ns0='http://purl.org/dc/elements/1.1/' xmlns:ns1='http://schemas.openxmlformats.org/package/2006/metadata/core-properties' " w:xpath="/ns1:coreProperties[1]/ns0:title[1]" w:storeItemID="{6C3C8BC8-F283-45AE-878A-BAB7291924A1}"/>
                    <w:text/>
                  </w:sdtPr>
                  <w:sdtEndPr/>
                  <w:sdtContent>
                    <w:r w:rsidR="007752E5">
                      <w:rPr>
                        <w:rFonts w:asciiTheme="majorHAnsi" w:eastAsiaTheme="majorEastAsia" w:hAnsiTheme="majorHAnsi" w:cstheme="majorBidi"/>
                        <w:b/>
                        <w:bCs/>
                        <w:color w:val="1A3876" w:themeColor="accent1"/>
                        <w:sz w:val="36"/>
                        <w:szCs w:val="28"/>
                        <w:lang w:bidi="en-US"/>
                      </w:rPr>
                      <w:t>OBRAZCI V IZPOLNITEV</w:t>
                    </w:r>
                  </w:sdtContent>
                </w:sdt>
              </w:p>
            </w:tc>
          </w:tr>
          <w:tr w:rsidR="00EF6BB2" w:rsidRPr="002A45C0" w14:paraId="5F82D1EE" w14:textId="77777777" w:rsidTr="00AE3BCE">
            <w:trPr>
              <w:jc w:val="right"/>
            </w:trPr>
            <w:tc>
              <w:tcPr>
                <w:tcW w:w="5000" w:type="pct"/>
                <w:tcMar>
                  <w:top w:w="284" w:type="dxa"/>
                  <w:left w:w="0" w:type="dxa"/>
                  <w:bottom w:w="284" w:type="dxa"/>
                  <w:right w:w="0" w:type="dxa"/>
                </w:tcMar>
              </w:tcPr>
              <w:p w14:paraId="42E3D68C" w14:textId="77777777" w:rsidR="00EF6BB2" w:rsidRPr="0015235E" w:rsidRDefault="00EF6BB2" w:rsidP="00EF6BB2">
                <w:pPr>
                  <w:pStyle w:val="Brezrazmikov"/>
                  <w:suppressAutoHyphens/>
                  <w:ind w:left="357"/>
                  <w:rPr>
                    <w:rStyle w:val="Naslov1Znak"/>
                    <w:b w:val="0"/>
                    <w:sz w:val="28"/>
                    <w:lang w:bidi="ar-SA"/>
                  </w:rPr>
                </w:pPr>
                <w:bookmarkStart w:id="0" w:name="_Toc504472855"/>
                <w:bookmarkStart w:id="1" w:name="_Toc504545549"/>
                <w:bookmarkStart w:id="2" w:name="_Toc504550439"/>
                <w:bookmarkStart w:id="3" w:name="_Toc504550491"/>
                <w:bookmarkStart w:id="4" w:name="_Toc504557608"/>
                <w:bookmarkStart w:id="5" w:name="_Toc508743456"/>
                <w:bookmarkStart w:id="6" w:name="_Toc508746369"/>
                <w:bookmarkStart w:id="7" w:name="_Toc508922791"/>
                <w:bookmarkStart w:id="8" w:name="_Toc509376234"/>
                <w:bookmarkStart w:id="9" w:name="_Toc514057002"/>
                <w:bookmarkStart w:id="10" w:name="_Toc53729915"/>
                <w:bookmarkStart w:id="11" w:name="_Toc192494801"/>
                <w:r w:rsidRPr="0015235E">
                  <w:rPr>
                    <w:rStyle w:val="Naslov1Znak"/>
                    <w:b w:val="0"/>
                    <w:sz w:val="28"/>
                    <w:lang w:bidi="ar-SA"/>
                  </w:rPr>
                  <w:t>Oznaka javnega naročila:</w:t>
                </w:r>
                <w:bookmarkEnd w:id="0"/>
                <w:bookmarkEnd w:id="1"/>
                <w:bookmarkEnd w:id="2"/>
                <w:bookmarkEnd w:id="3"/>
                <w:bookmarkEnd w:id="4"/>
                <w:bookmarkEnd w:id="5"/>
                <w:bookmarkEnd w:id="6"/>
                <w:bookmarkEnd w:id="7"/>
                <w:bookmarkEnd w:id="8"/>
                <w:bookmarkEnd w:id="9"/>
                <w:bookmarkEnd w:id="10"/>
                <w:bookmarkEnd w:id="11"/>
                <w:r w:rsidRPr="0015235E">
                  <w:rPr>
                    <w:rStyle w:val="Naslov1Znak"/>
                    <w:b w:val="0"/>
                    <w:sz w:val="28"/>
                    <w:lang w:bidi="ar-SA"/>
                  </w:rPr>
                  <w:t xml:space="preserve"> </w:t>
                </w:r>
              </w:p>
              <w:p w14:paraId="39AA90D3" w14:textId="27B7E728" w:rsidR="00EF6BB2" w:rsidRPr="0015235E" w:rsidRDefault="000B4BE0" w:rsidP="00DE63FD">
                <w:pPr>
                  <w:pStyle w:val="Brezrazmikov"/>
                  <w:suppressAutoHyphens/>
                  <w:ind w:left="357"/>
                  <w:rPr>
                    <w:rStyle w:val="Naslov1Znak"/>
                    <w:sz w:val="28"/>
                    <w:lang w:bidi="ar-SA"/>
                  </w:rPr>
                </w:pPr>
                <w:bookmarkStart w:id="12" w:name="_Toc504472856"/>
                <w:bookmarkStart w:id="13" w:name="_Toc504545550"/>
                <w:bookmarkStart w:id="14" w:name="_Toc504550440"/>
                <w:bookmarkStart w:id="15" w:name="_Toc504550492"/>
                <w:bookmarkStart w:id="16" w:name="_Toc504557609"/>
                <w:bookmarkStart w:id="17" w:name="_Toc508743457"/>
                <w:bookmarkStart w:id="18" w:name="_Toc508746370"/>
                <w:bookmarkStart w:id="19" w:name="_Toc508922792"/>
                <w:bookmarkStart w:id="20" w:name="_Toc509376235"/>
                <w:bookmarkStart w:id="21" w:name="_Toc514057003"/>
                <w:bookmarkStart w:id="22" w:name="_Toc53729916"/>
                <w:bookmarkStart w:id="23" w:name="_Toc192494802"/>
                <w:r w:rsidRPr="0015235E">
                  <w:rPr>
                    <w:rStyle w:val="Naslov1Znak"/>
                    <w:sz w:val="28"/>
                    <w:lang w:bidi="ar-SA"/>
                  </w:rPr>
                  <w:t xml:space="preserve">KAD/JN – </w:t>
                </w:r>
                <w:r w:rsidR="0080411D">
                  <w:rPr>
                    <w:rStyle w:val="Naslov1Znak"/>
                    <w:sz w:val="28"/>
                    <w:lang w:bidi="ar-SA"/>
                  </w:rPr>
                  <w:t>1</w:t>
                </w:r>
                <w:r w:rsidR="00DE63FD" w:rsidRPr="0015235E">
                  <w:rPr>
                    <w:rStyle w:val="Naslov1Znak"/>
                    <w:sz w:val="28"/>
                    <w:lang w:bidi="ar-SA"/>
                  </w:rPr>
                  <w:t>/20</w:t>
                </w:r>
                <w:bookmarkEnd w:id="12"/>
                <w:bookmarkEnd w:id="13"/>
                <w:bookmarkEnd w:id="14"/>
                <w:bookmarkEnd w:id="15"/>
                <w:bookmarkEnd w:id="16"/>
                <w:bookmarkEnd w:id="17"/>
                <w:bookmarkEnd w:id="18"/>
                <w:bookmarkEnd w:id="19"/>
                <w:bookmarkEnd w:id="20"/>
                <w:bookmarkEnd w:id="21"/>
                <w:r w:rsidR="00DD1743">
                  <w:rPr>
                    <w:rStyle w:val="Naslov1Znak"/>
                    <w:sz w:val="28"/>
                    <w:lang w:bidi="ar-SA"/>
                  </w:rPr>
                  <w:t>2</w:t>
                </w:r>
                <w:bookmarkEnd w:id="22"/>
                <w:r w:rsidR="006C1AE0">
                  <w:rPr>
                    <w:rStyle w:val="Naslov1Znak"/>
                    <w:sz w:val="28"/>
                    <w:lang w:bidi="ar-SA"/>
                  </w:rPr>
                  <w:t>5</w:t>
                </w:r>
                <w:bookmarkEnd w:id="23"/>
              </w:p>
            </w:tc>
          </w:tr>
          <w:tr w:rsidR="005D061D" w:rsidRPr="002A45C0" w14:paraId="27C70F9D" w14:textId="77777777" w:rsidTr="00AE3BCE">
            <w:trPr>
              <w:jc w:val="right"/>
            </w:trPr>
            <w:tc>
              <w:tcPr>
                <w:tcW w:w="5000" w:type="pct"/>
                <w:tcMar>
                  <w:top w:w="284" w:type="dxa"/>
                  <w:left w:w="0" w:type="dxa"/>
                  <w:bottom w:w="284" w:type="dxa"/>
                  <w:right w:w="0" w:type="dxa"/>
                </w:tcMar>
              </w:tcPr>
              <w:p w14:paraId="38BC8B27" w14:textId="77777777" w:rsidR="005D061D" w:rsidRPr="0015235E" w:rsidRDefault="005D061D" w:rsidP="00EF6BB2">
                <w:pPr>
                  <w:pStyle w:val="Brezrazmikov"/>
                  <w:suppressAutoHyphens/>
                  <w:ind w:left="357"/>
                  <w:rPr>
                    <w:rStyle w:val="Naslov1Znak"/>
                    <w:b w:val="0"/>
                    <w:sz w:val="28"/>
                    <w:lang w:bidi="ar-SA"/>
                  </w:rPr>
                </w:pPr>
                <w:bookmarkStart w:id="24" w:name="_Toc514057004"/>
                <w:bookmarkStart w:id="25" w:name="_Toc53729917"/>
                <w:bookmarkStart w:id="26" w:name="_Toc192494803"/>
                <w:r w:rsidRPr="0015235E">
                  <w:rPr>
                    <w:rStyle w:val="Naslov1Znak"/>
                    <w:b w:val="0"/>
                    <w:sz w:val="28"/>
                    <w:lang w:bidi="ar-SA"/>
                  </w:rPr>
                  <w:t>Predmet javnega naročila:</w:t>
                </w:r>
                <w:bookmarkEnd w:id="24"/>
                <w:bookmarkEnd w:id="25"/>
                <w:bookmarkEnd w:id="26"/>
                <w:r w:rsidRPr="0015235E">
                  <w:rPr>
                    <w:rStyle w:val="Naslov1Znak"/>
                    <w:b w:val="0"/>
                    <w:sz w:val="28"/>
                    <w:lang w:bidi="ar-SA"/>
                  </w:rPr>
                  <w:t xml:space="preserve"> </w:t>
                </w:r>
              </w:p>
              <w:p w14:paraId="34331C07" w14:textId="3C344871" w:rsidR="005D061D" w:rsidRPr="0015235E" w:rsidRDefault="0080411D" w:rsidP="006966BF">
                <w:pPr>
                  <w:pStyle w:val="Brezrazmikov"/>
                  <w:suppressAutoHyphens/>
                  <w:ind w:left="357"/>
                  <w:rPr>
                    <w:rStyle w:val="Naslov1Znak"/>
                    <w:sz w:val="28"/>
                    <w:lang w:bidi="ar-SA"/>
                  </w:rPr>
                </w:pPr>
                <w:bookmarkStart w:id="27" w:name="_Toc192494804"/>
                <w:r w:rsidRPr="0080411D">
                  <w:rPr>
                    <w:rStyle w:val="Naslov1Znak"/>
                    <w:sz w:val="28"/>
                    <w:lang w:bidi="ar-SA"/>
                  </w:rPr>
                  <w:t xml:space="preserve">Izbor izvajalca za storitve obveznega revidiranja </w:t>
                </w:r>
                <w:r w:rsidR="006C1AE0">
                  <w:rPr>
                    <w:rStyle w:val="Naslov1Znak"/>
                    <w:sz w:val="28"/>
                    <w:lang w:bidi="ar-SA"/>
                  </w:rPr>
                  <w:t xml:space="preserve">računovodskih izkazov </w:t>
                </w:r>
                <w:r w:rsidRPr="0080411D">
                  <w:rPr>
                    <w:rStyle w:val="Naslov1Znak"/>
                    <w:sz w:val="28"/>
                    <w:lang w:bidi="ar-SA"/>
                  </w:rPr>
                  <w:t>Kapitalske družbe, d. d., Skupine Kapitalska družba in Modre zavarovalnice, d. d., ter skladov v upravljanju Kapitalske družbe, d. d., in Modre zavarovalnice, d. d., za poslovna leta 202</w:t>
                </w:r>
                <w:r w:rsidR="006C1AE0">
                  <w:rPr>
                    <w:rStyle w:val="Naslov1Znak"/>
                    <w:sz w:val="28"/>
                    <w:lang w:bidi="ar-SA"/>
                  </w:rPr>
                  <w:t>5</w:t>
                </w:r>
                <w:r w:rsidRPr="0080411D">
                  <w:rPr>
                    <w:rStyle w:val="Naslov1Znak"/>
                    <w:sz w:val="28"/>
                    <w:lang w:bidi="ar-SA"/>
                  </w:rPr>
                  <w:t>, 202</w:t>
                </w:r>
                <w:r w:rsidR="006C1AE0">
                  <w:rPr>
                    <w:rStyle w:val="Naslov1Znak"/>
                    <w:sz w:val="28"/>
                    <w:lang w:bidi="ar-SA"/>
                  </w:rPr>
                  <w:t>6</w:t>
                </w:r>
                <w:r w:rsidRPr="0080411D">
                  <w:rPr>
                    <w:rStyle w:val="Naslov1Znak"/>
                    <w:sz w:val="28"/>
                    <w:lang w:bidi="ar-SA"/>
                  </w:rPr>
                  <w:t xml:space="preserve"> in 202</w:t>
                </w:r>
                <w:r w:rsidR="006C1AE0">
                  <w:rPr>
                    <w:rStyle w:val="Naslov1Znak"/>
                    <w:sz w:val="28"/>
                    <w:lang w:bidi="ar-SA"/>
                  </w:rPr>
                  <w:t>7</w:t>
                </w:r>
                <w:bookmarkEnd w:id="27"/>
              </w:p>
            </w:tc>
          </w:tr>
          <w:tr w:rsidR="005D061D" w:rsidRPr="002A45C0" w14:paraId="4BFC4631" w14:textId="77777777" w:rsidTr="00AE3BCE">
            <w:trPr>
              <w:jc w:val="right"/>
            </w:trPr>
            <w:tc>
              <w:tcPr>
                <w:tcW w:w="5000" w:type="pct"/>
                <w:tcMar>
                  <w:top w:w="284" w:type="dxa"/>
                  <w:left w:w="0" w:type="dxa"/>
                  <w:bottom w:w="284" w:type="dxa"/>
                  <w:right w:w="0" w:type="dxa"/>
                </w:tcMar>
              </w:tcPr>
              <w:p w14:paraId="1AAEB010" w14:textId="77777777" w:rsidR="005D061D" w:rsidRPr="0015235E" w:rsidRDefault="005D061D" w:rsidP="00EF6BB2">
                <w:pPr>
                  <w:pStyle w:val="Brezrazmikov"/>
                  <w:suppressAutoHyphens/>
                  <w:ind w:left="357"/>
                  <w:rPr>
                    <w:rStyle w:val="Naslov1Znak"/>
                    <w:b w:val="0"/>
                    <w:sz w:val="28"/>
                    <w:lang w:bidi="ar-SA"/>
                  </w:rPr>
                </w:pPr>
                <w:bookmarkStart w:id="28" w:name="_Toc514057006"/>
                <w:bookmarkStart w:id="29" w:name="_Toc53729919"/>
                <w:bookmarkStart w:id="30" w:name="_Toc192494805"/>
                <w:r w:rsidRPr="0015235E">
                  <w:rPr>
                    <w:rStyle w:val="Naslov1Znak"/>
                    <w:b w:val="0"/>
                    <w:sz w:val="28"/>
                    <w:lang w:bidi="ar-SA"/>
                  </w:rPr>
                  <w:t>Naročnik:</w:t>
                </w:r>
                <w:bookmarkEnd w:id="28"/>
                <w:bookmarkEnd w:id="29"/>
                <w:bookmarkEnd w:id="30"/>
              </w:p>
              <w:p w14:paraId="3AA507DE" w14:textId="77777777" w:rsidR="005D061D" w:rsidRPr="0015235E" w:rsidRDefault="005D061D" w:rsidP="00EF6BB2">
                <w:pPr>
                  <w:pStyle w:val="Brezrazmikov"/>
                  <w:suppressAutoHyphens/>
                  <w:ind w:left="357"/>
                  <w:rPr>
                    <w:rStyle w:val="Naslov1Znak"/>
                    <w:sz w:val="28"/>
                    <w:lang w:bidi="ar-SA"/>
                  </w:rPr>
                </w:pPr>
                <w:bookmarkStart w:id="31" w:name="_Toc514057007"/>
                <w:bookmarkStart w:id="32" w:name="_Toc53729920"/>
                <w:bookmarkStart w:id="33" w:name="_Toc192494806"/>
                <w:r w:rsidRPr="0015235E">
                  <w:rPr>
                    <w:rStyle w:val="Naslov1Znak"/>
                    <w:sz w:val="28"/>
                    <w:lang w:bidi="ar-SA"/>
                  </w:rPr>
                  <w:t xml:space="preserve">Kapitalska družba pokojninskega in </w:t>
                </w:r>
                <w:r w:rsidR="00AE3BCE" w:rsidRPr="0015235E">
                  <w:rPr>
                    <w:rStyle w:val="Naslov1Znak"/>
                    <w:sz w:val="28"/>
                    <w:lang w:bidi="ar-SA"/>
                  </w:rPr>
                  <w:t>invalidskega zavarovanja, d. d.</w:t>
                </w:r>
                <w:bookmarkEnd w:id="31"/>
                <w:bookmarkEnd w:id="32"/>
                <w:bookmarkEnd w:id="33"/>
              </w:p>
              <w:p w14:paraId="682B9002" w14:textId="77777777" w:rsidR="005D061D" w:rsidRPr="0015235E" w:rsidRDefault="005D061D" w:rsidP="00EF6BB2">
                <w:pPr>
                  <w:pStyle w:val="Brezrazmikov"/>
                  <w:suppressAutoHyphens/>
                  <w:ind w:left="357"/>
                  <w:rPr>
                    <w:rStyle w:val="Naslov1Znak"/>
                    <w:sz w:val="28"/>
                    <w:lang w:bidi="ar-SA"/>
                  </w:rPr>
                </w:pPr>
                <w:bookmarkStart w:id="34" w:name="_Toc514057008"/>
                <w:bookmarkStart w:id="35" w:name="_Toc53729921"/>
                <w:bookmarkStart w:id="36" w:name="_Toc192494807"/>
                <w:r w:rsidRPr="0015235E">
                  <w:rPr>
                    <w:rStyle w:val="Naslov1Znak"/>
                    <w:sz w:val="28"/>
                    <w:lang w:bidi="ar-SA"/>
                  </w:rPr>
                  <w:t>Dunajska cesta 119</w:t>
                </w:r>
                <w:bookmarkEnd w:id="34"/>
                <w:bookmarkEnd w:id="35"/>
                <w:bookmarkEnd w:id="36"/>
              </w:p>
              <w:p w14:paraId="6A409E0D" w14:textId="77777777" w:rsidR="005D061D" w:rsidRDefault="005D061D" w:rsidP="00EF6BB2">
                <w:pPr>
                  <w:pStyle w:val="Brezrazmikov"/>
                  <w:suppressAutoHyphens/>
                  <w:ind w:left="357"/>
                  <w:rPr>
                    <w:rStyle w:val="Naslov1Znak"/>
                    <w:b w:val="0"/>
                    <w:sz w:val="32"/>
                    <w:szCs w:val="32"/>
                    <w:lang w:bidi="ar-SA"/>
                  </w:rPr>
                </w:pPr>
                <w:bookmarkStart w:id="37" w:name="_Toc514057009"/>
                <w:bookmarkStart w:id="38" w:name="_Toc53729922"/>
                <w:bookmarkStart w:id="39" w:name="_Toc192494808"/>
                <w:r w:rsidRPr="0015235E">
                  <w:rPr>
                    <w:rStyle w:val="Naslov1Znak"/>
                    <w:sz w:val="28"/>
                    <w:lang w:bidi="ar-SA"/>
                  </w:rPr>
                  <w:t>1000 Ljubljana</w:t>
                </w:r>
                <w:bookmarkEnd w:id="37"/>
                <w:bookmarkEnd w:id="38"/>
                <w:bookmarkEnd w:id="39"/>
              </w:p>
            </w:tc>
          </w:tr>
          <w:tr w:rsidR="00DD543A" w:rsidRPr="002A45C0" w14:paraId="15ACEF4B" w14:textId="77777777" w:rsidTr="00AE3BCE">
            <w:trPr>
              <w:trHeight w:val="338"/>
              <w:jc w:val="right"/>
            </w:trPr>
            <w:bookmarkStart w:id="40" w:name="_Toc192494809" w:displacedByCustomXml="next"/>
            <w:bookmarkStart w:id="41" w:name="_Toc53729923" w:displacedByCustomXml="next"/>
            <w:bookmarkStart w:id="42" w:name="_Toc514057010" w:displacedByCustomXml="next"/>
            <w:bookmarkStart w:id="43" w:name="_Toc509376237" w:displacedByCustomXml="next"/>
            <w:bookmarkStart w:id="44" w:name="_Toc508922794" w:displacedByCustomXml="next"/>
            <w:bookmarkStart w:id="45" w:name="_Toc508746372" w:displacedByCustomXml="next"/>
            <w:bookmarkStart w:id="46" w:name="_Toc508743459" w:displacedByCustomXml="next"/>
            <w:bookmarkStart w:id="47" w:name="_Toc504557611" w:displacedByCustomXml="next"/>
            <w:bookmarkStart w:id="48" w:name="_Toc504550494" w:displacedByCustomXml="next"/>
            <w:bookmarkStart w:id="49" w:name="_Toc504550442" w:displacedByCustomXml="next"/>
            <w:bookmarkStart w:id="50" w:name="_Toc504545552" w:displacedByCustomXml="next"/>
            <w:bookmarkStart w:id="51" w:name="_Toc504472858" w:displacedByCustomXml="next"/>
            <w:bookmarkStart w:id="52" w:name="_Toc406415218" w:displacedByCustomXml="next"/>
            <w:bookmarkStart w:id="53" w:name="_Toc399149994" w:displacedByCustomXml="next"/>
            <w:bookmarkStart w:id="54" w:name="_Toc398195373" w:displacedByCustomXml="next"/>
            <w:bookmarkStart w:id="55" w:name="_Toc398195307" w:displacedByCustomXml="next"/>
            <w:bookmarkStart w:id="56" w:name="_Toc384899522" w:displacedByCustomXml="next"/>
            <w:bookmarkStart w:id="57" w:name="_Toc384636460" w:displacedByCustomXml="next"/>
            <w:bookmarkStart w:id="58" w:name="_Toc370798378" w:displacedByCustomXml="next"/>
            <w:bookmarkStart w:id="59" w:name="_Toc369519478" w:displacedByCustomXml="next"/>
            <w:bookmarkStart w:id="60" w:name="_Toc341519031" w:displacedByCustomXml="next"/>
            <w:bookmarkStart w:id="61" w:name="_Toc341445189" w:displacedByCustomXml="next"/>
            <w:sdt>
              <w:sdtPr>
                <w:rPr>
                  <w:rStyle w:val="Naslov3Znak"/>
                  <w:b w:val="0"/>
                  <w:color w:val="1A3876" w:themeColor="text2"/>
                </w:rPr>
                <w:alias w:val="Datum objave"/>
                <w:tag w:val="Datum objave"/>
                <w:id w:val="62473092"/>
                <w:dataBinding w:prefixMappings="xmlns:ns0='http://schemas.microsoft.com/office/2006/coverPageProps' " w:xpath="/ns0:CoverPageProperties[1]/ns0:PublishDate[1]" w:storeItemID="{55AF091B-3C7A-41E3-B477-F2FDAA23CFDA}"/>
                <w:date w:fullDate="2025-04-08T00:00:00Z">
                  <w:dateFormat w:val="d. M. yyyy"/>
                  <w:lid w:val="sl-SI"/>
                  <w:storeMappedDataAs w:val="dateTime"/>
                  <w:calendar w:val="gregorian"/>
                </w:date>
              </w:sdtPr>
              <w:sdtEndPr>
                <w:rPr>
                  <w:rStyle w:val="Naslov3Znak"/>
                </w:rPr>
              </w:sdtEndPr>
              <w:sdtContent>
                <w:tc>
                  <w:tcPr>
                    <w:tcW w:w="5000" w:type="pct"/>
                    <w:tcMar>
                      <w:top w:w="284" w:type="dxa"/>
                      <w:left w:w="0" w:type="dxa"/>
                      <w:bottom w:w="284" w:type="dxa"/>
                      <w:right w:w="0" w:type="dxa"/>
                    </w:tcMar>
                  </w:tcPr>
                  <w:p w14:paraId="281DAE1A" w14:textId="33E18150" w:rsidR="00DD543A" w:rsidRPr="002A45C0" w:rsidRDefault="006F4B68" w:rsidP="00C16C13">
                    <w:pPr>
                      <w:pStyle w:val="Brezrazmikov"/>
                      <w:keepNext/>
                      <w:keepLines/>
                      <w:suppressAutoHyphens/>
                      <w:ind w:left="357"/>
                      <w:contextualSpacing/>
                      <w:rPr>
                        <w:rStyle w:val="Besedilooznabemesta"/>
                        <w:rFonts w:asciiTheme="minorHAnsi" w:hAnsiTheme="minorHAnsi" w:cstheme="minorHAnsi"/>
                        <w:color w:val="1A3876" w:themeColor="text2"/>
                        <w:sz w:val="22"/>
                        <w:szCs w:val="22"/>
                      </w:rPr>
                    </w:pPr>
                    <w:r>
                      <w:rPr>
                        <w:rStyle w:val="Naslov3Znak"/>
                        <w:b w:val="0"/>
                        <w:color w:val="1A3876" w:themeColor="text2"/>
                      </w:rPr>
                      <w:t>8. 4. 2025</w:t>
                    </w:r>
                  </w:p>
                </w:tc>
              </w:sdtContent>
            </w:sdt>
            <w:bookmarkEnd w:id="40" w:displacedByCustomXml="prev"/>
            <w:bookmarkEnd w:id="41" w:displacedByCustomXml="prev"/>
            <w:bookmarkEnd w:id="42" w:displacedByCustomXml="prev"/>
            <w:bookmarkEnd w:id="43" w:displacedByCustomXml="prev"/>
            <w:bookmarkEnd w:id="44" w:displacedByCustomXml="prev"/>
            <w:bookmarkEnd w:id="45" w:displacedByCustomXml="prev"/>
            <w:bookmarkEnd w:id="46" w:displacedByCustomXml="prev"/>
            <w:bookmarkEnd w:id="47" w:displacedByCustomXml="prev"/>
            <w:bookmarkEnd w:id="48" w:displacedByCustomXml="prev"/>
            <w:bookmarkEnd w:id="49" w:displacedByCustomXml="prev"/>
            <w:bookmarkEnd w:id="50" w:displacedByCustomXml="prev"/>
            <w:bookmarkEnd w:id="51" w:displacedByCustomXml="prev"/>
            <w:bookmarkEnd w:id="52" w:displacedByCustomXml="prev"/>
            <w:bookmarkEnd w:id="53" w:displacedByCustomXml="prev"/>
            <w:bookmarkEnd w:id="54" w:displacedByCustomXml="prev"/>
            <w:bookmarkEnd w:id="55" w:displacedByCustomXml="prev"/>
            <w:bookmarkEnd w:id="56" w:displacedByCustomXml="prev"/>
            <w:bookmarkEnd w:id="57" w:displacedByCustomXml="prev"/>
            <w:bookmarkEnd w:id="58" w:displacedByCustomXml="prev"/>
            <w:bookmarkEnd w:id="59" w:displacedByCustomXml="prev"/>
            <w:bookmarkEnd w:id="60" w:displacedByCustomXml="prev"/>
            <w:bookmarkEnd w:id="61" w:displacedByCustomXml="prev"/>
          </w:tr>
        </w:tbl>
        <w:p w14:paraId="2664CD8A" w14:textId="77777777" w:rsidR="007B59BF" w:rsidRDefault="00DD543A" w:rsidP="00AC3066">
          <w:pPr>
            <w:rPr>
              <w:rFonts w:asciiTheme="minorHAnsi" w:hAnsiTheme="minorHAnsi" w:cstheme="minorHAnsi"/>
              <w:sz w:val="22"/>
              <w:szCs w:val="22"/>
            </w:rPr>
          </w:pPr>
          <w:r w:rsidRPr="002A45C0">
            <w:rPr>
              <w:rFonts w:asciiTheme="minorHAnsi" w:hAnsiTheme="minorHAnsi" w:cstheme="minorHAnsi"/>
              <w:noProof/>
              <w:sz w:val="22"/>
              <w:szCs w:val="22"/>
              <w:lang w:eastAsia="sl-SI"/>
            </w:rPr>
            <w:drawing>
              <wp:anchor distT="0" distB="0" distL="114300" distR="114300" simplePos="0" relativeHeight="251659264" behindDoc="0" locked="0" layoutInCell="1" allowOverlap="1" wp14:anchorId="055C2E28" wp14:editId="3C636E00">
                <wp:simplePos x="0" y="0"/>
                <wp:positionH relativeFrom="rightMargin">
                  <wp:posOffset>-2604647</wp:posOffset>
                </wp:positionH>
                <wp:positionV relativeFrom="bottomMargin">
                  <wp:posOffset>-719493</wp:posOffset>
                </wp:positionV>
                <wp:extent cx="2157607" cy="791570"/>
                <wp:effectExtent l="19050" t="0" r="0" b="0"/>
                <wp:wrapThrough wrapText="bothSides">
                  <wp:wrapPolygon edited="0">
                    <wp:start x="8010" y="0"/>
                    <wp:lineTo x="8010" y="11436"/>
                    <wp:lineTo x="14113" y="16634"/>
                    <wp:lineTo x="-191" y="16634"/>
                    <wp:lineTo x="-191" y="20793"/>
                    <wp:lineTo x="21550" y="20793"/>
                    <wp:lineTo x="21550" y="18194"/>
                    <wp:lineTo x="20406" y="16634"/>
                    <wp:lineTo x="18880" y="16634"/>
                    <wp:lineTo x="16210" y="12476"/>
                    <wp:lineTo x="12968" y="8317"/>
                    <wp:lineTo x="12968" y="0"/>
                    <wp:lineTo x="8010" y="0"/>
                  </wp:wrapPolygon>
                </wp:wrapThrough>
                <wp:docPr id="2" name="Slika 1" descr="C:\Documents and Settings\ferbar\Local Settings\Temporary Internet Files\Content.Word\Dopis KAD znak.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ferbar\Local Settings\Temporary Internet Files\Content.Word\Dopis KAD znak.emf"/>
                        <pic:cNvPicPr>
                          <a:picLocks noChangeAspect="1" noChangeArrowheads="1"/>
                        </pic:cNvPicPr>
                      </pic:nvPicPr>
                      <pic:blipFill>
                        <a:blip r:embed="rId10" cstate="print"/>
                        <a:srcRect/>
                        <a:stretch>
                          <a:fillRect/>
                        </a:stretch>
                      </pic:blipFill>
                      <pic:spPr bwMode="auto">
                        <a:xfrm>
                          <a:off x="0" y="0"/>
                          <a:ext cx="2157607" cy="791570"/>
                        </a:xfrm>
                        <a:prstGeom prst="rect">
                          <a:avLst/>
                        </a:prstGeom>
                        <a:noFill/>
                        <a:ln w="9525">
                          <a:noFill/>
                          <a:miter lim="800000"/>
                          <a:headEnd/>
                          <a:tailEnd/>
                        </a:ln>
                      </pic:spPr>
                    </pic:pic>
                  </a:graphicData>
                </a:graphic>
              </wp:anchor>
            </w:drawing>
          </w:r>
        </w:p>
      </w:sdtContent>
    </w:sdt>
    <w:p w14:paraId="042DF0F1" w14:textId="77777777" w:rsidR="007B59BF" w:rsidRPr="007B59BF" w:rsidRDefault="007B59BF" w:rsidP="007B59BF">
      <w:pPr>
        <w:rPr>
          <w:rFonts w:asciiTheme="minorHAnsi" w:hAnsiTheme="minorHAnsi" w:cstheme="minorHAnsi"/>
          <w:sz w:val="22"/>
          <w:szCs w:val="22"/>
        </w:rPr>
      </w:pPr>
    </w:p>
    <w:p w14:paraId="7180FDCD" w14:textId="77777777" w:rsidR="007B59BF" w:rsidRPr="007B59BF" w:rsidRDefault="007B59BF" w:rsidP="007B59BF">
      <w:pPr>
        <w:rPr>
          <w:rFonts w:asciiTheme="minorHAnsi" w:hAnsiTheme="minorHAnsi" w:cstheme="minorHAnsi"/>
          <w:sz w:val="22"/>
          <w:szCs w:val="22"/>
        </w:rPr>
      </w:pPr>
    </w:p>
    <w:p w14:paraId="7C95A0C6" w14:textId="77777777" w:rsidR="00DD543A" w:rsidRPr="007B59BF" w:rsidRDefault="00DD543A" w:rsidP="007B59BF">
      <w:pPr>
        <w:rPr>
          <w:rFonts w:asciiTheme="minorHAnsi" w:hAnsiTheme="minorHAnsi" w:cstheme="minorHAnsi"/>
          <w:sz w:val="22"/>
          <w:szCs w:val="22"/>
        </w:rPr>
        <w:sectPr w:rsidR="00DD543A" w:rsidRPr="007B59BF" w:rsidSect="00DD013E">
          <w:headerReference w:type="even" r:id="rId11"/>
          <w:headerReference w:type="default" r:id="rId12"/>
          <w:pgSz w:w="11907" w:h="16839" w:code="9"/>
          <w:pgMar w:top="1418" w:right="1134" w:bottom="1134" w:left="1134" w:header="567" w:footer="567" w:gutter="0"/>
          <w:cols w:space="708"/>
          <w:titlePg/>
          <w:docGrid w:linePitch="360"/>
        </w:sectPr>
      </w:pPr>
    </w:p>
    <w:p w14:paraId="70F89EF1" w14:textId="7140953A" w:rsidR="003E48F2" w:rsidRDefault="003E48F2" w:rsidP="003E48F2">
      <w:pPr>
        <w:pStyle w:val="Naslov2"/>
      </w:pPr>
      <w:bookmarkStart w:id="62" w:name="_Toc192494837"/>
      <w:r>
        <w:lastRenderedPageBreak/>
        <w:t>S</w:t>
      </w:r>
      <w:r w:rsidRPr="0097095D">
        <w:t xml:space="preserve">estava </w:t>
      </w:r>
      <w:r>
        <w:t xml:space="preserve">razpisne </w:t>
      </w:r>
      <w:r w:rsidRPr="0097095D">
        <w:t>dokumentacije</w:t>
      </w:r>
      <w:bookmarkEnd w:id="62"/>
    </w:p>
    <w:p w14:paraId="0CF6670F" w14:textId="77777777" w:rsidR="003E48F2" w:rsidRDefault="003E48F2" w:rsidP="003E48F2">
      <w:pPr>
        <w:ind w:firstLine="708"/>
      </w:pPr>
    </w:p>
    <w:p w14:paraId="63DC6651" w14:textId="77777777" w:rsidR="003E48F2" w:rsidRPr="00BC0808" w:rsidRDefault="003E48F2" w:rsidP="003E48F2">
      <w:pPr>
        <w:rPr>
          <w:rFonts w:asciiTheme="minorHAnsi" w:hAnsiTheme="minorHAnsi" w:cstheme="minorHAnsi"/>
          <w:b/>
          <w:sz w:val="22"/>
          <w:szCs w:val="22"/>
        </w:rPr>
      </w:pPr>
      <w:r w:rsidRPr="00BC0808">
        <w:rPr>
          <w:rFonts w:asciiTheme="minorHAnsi" w:hAnsiTheme="minorHAnsi" w:cstheme="minorHAnsi"/>
          <w:b/>
          <w:sz w:val="22"/>
          <w:szCs w:val="22"/>
        </w:rPr>
        <w:t>Razpisno dokumentacijo sestavljajo:</w:t>
      </w:r>
    </w:p>
    <w:p w14:paraId="194E104A" w14:textId="77777777" w:rsidR="003E48F2" w:rsidRDefault="003E48F2" w:rsidP="003E48F2">
      <w:pPr>
        <w:rPr>
          <w:rFonts w:asciiTheme="minorHAnsi" w:hAnsiTheme="minorHAnsi" w:cstheme="minorHAnsi"/>
          <w:sz w:val="22"/>
          <w:szCs w:val="22"/>
        </w:rPr>
      </w:pPr>
    </w:p>
    <w:p w14:paraId="62D398B5" w14:textId="77777777" w:rsidR="003E48F2" w:rsidRPr="00F34A27" w:rsidRDefault="003E48F2" w:rsidP="00557D0B">
      <w:pPr>
        <w:pStyle w:val="Odstavekseznama"/>
        <w:numPr>
          <w:ilvl w:val="0"/>
          <w:numId w:val="24"/>
        </w:numPr>
        <w:rPr>
          <w:rFonts w:asciiTheme="minorHAnsi" w:hAnsiTheme="minorHAnsi" w:cstheme="minorHAnsi"/>
          <w:sz w:val="22"/>
          <w:szCs w:val="22"/>
          <w:u w:val="single"/>
        </w:rPr>
      </w:pPr>
      <w:r>
        <w:rPr>
          <w:rFonts w:asciiTheme="minorHAnsi" w:hAnsiTheme="minorHAnsi" w:cstheme="minorHAnsi"/>
          <w:sz w:val="22"/>
          <w:szCs w:val="22"/>
          <w:u w:val="single"/>
        </w:rPr>
        <w:t>Povabilo k oddaji ponudbe in n</w:t>
      </w:r>
      <w:r w:rsidRPr="00F34A27">
        <w:rPr>
          <w:rFonts w:asciiTheme="minorHAnsi" w:hAnsiTheme="minorHAnsi" w:cstheme="minorHAnsi"/>
          <w:sz w:val="22"/>
          <w:szCs w:val="22"/>
          <w:u w:val="single"/>
        </w:rPr>
        <w:t>avodilo ponudnikom za pripravo ponudbe</w:t>
      </w:r>
    </w:p>
    <w:p w14:paraId="6A964FF0" w14:textId="77777777" w:rsidR="003E48F2" w:rsidRPr="00F34A27" w:rsidRDefault="003E48F2" w:rsidP="003E48F2">
      <w:pPr>
        <w:pStyle w:val="Odstavekseznama"/>
        <w:rPr>
          <w:rFonts w:asciiTheme="minorHAnsi" w:hAnsiTheme="minorHAnsi" w:cstheme="minorHAnsi"/>
          <w:sz w:val="22"/>
          <w:szCs w:val="22"/>
          <w:u w:val="single"/>
        </w:rPr>
      </w:pPr>
    </w:p>
    <w:p w14:paraId="23859184" w14:textId="77777777" w:rsidR="003E48F2" w:rsidRDefault="003E48F2" w:rsidP="00557D0B">
      <w:pPr>
        <w:pStyle w:val="Odstavekseznama"/>
        <w:numPr>
          <w:ilvl w:val="0"/>
          <w:numId w:val="24"/>
        </w:numPr>
        <w:rPr>
          <w:rFonts w:asciiTheme="minorHAnsi" w:hAnsiTheme="minorHAnsi" w:cstheme="minorHAnsi"/>
          <w:sz w:val="22"/>
          <w:szCs w:val="22"/>
          <w:u w:val="single"/>
        </w:rPr>
      </w:pPr>
      <w:r w:rsidRPr="00F34A27">
        <w:rPr>
          <w:rFonts w:asciiTheme="minorHAnsi" w:hAnsiTheme="minorHAnsi" w:cstheme="minorHAnsi"/>
          <w:sz w:val="22"/>
          <w:szCs w:val="22"/>
          <w:u w:val="single"/>
        </w:rPr>
        <w:t>Obrazci:</w:t>
      </w:r>
    </w:p>
    <w:p w14:paraId="096312A8" w14:textId="77777777" w:rsidR="008D45F7" w:rsidRPr="008D45F7" w:rsidRDefault="008D45F7" w:rsidP="008D45F7">
      <w:pPr>
        <w:rPr>
          <w:rFonts w:asciiTheme="minorHAnsi" w:hAnsiTheme="minorHAnsi" w:cstheme="minorHAnsi"/>
          <w:sz w:val="22"/>
          <w:szCs w:val="22"/>
          <w:u w:val="single"/>
        </w:rPr>
      </w:pPr>
      <w:bookmarkStart w:id="63" w:name="_Hlk192496909"/>
    </w:p>
    <w:p w14:paraId="562C3AEF" w14:textId="77777777" w:rsidR="003E48F2" w:rsidRPr="00F45F99" w:rsidRDefault="003E48F2" w:rsidP="008D45F7">
      <w:pPr>
        <w:pStyle w:val="Odstavekseznama"/>
        <w:numPr>
          <w:ilvl w:val="0"/>
          <w:numId w:val="15"/>
        </w:numPr>
        <w:spacing w:after="240" w:line="288" w:lineRule="auto"/>
        <w:ind w:left="284" w:hanging="284"/>
        <w:jc w:val="both"/>
        <w:rPr>
          <w:sz w:val="22"/>
          <w:szCs w:val="22"/>
        </w:rPr>
      </w:pPr>
      <w:r w:rsidRPr="00F45F99">
        <w:rPr>
          <w:sz w:val="22"/>
          <w:szCs w:val="22"/>
        </w:rPr>
        <w:t xml:space="preserve">izpolnjen in podpisan obrazec </w:t>
      </w:r>
      <w:r w:rsidRPr="00F45F99">
        <w:rPr>
          <w:b/>
          <w:sz w:val="22"/>
          <w:szCs w:val="22"/>
        </w:rPr>
        <w:t>»Ponudba«</w:t>
      </w:r>
      <w:r w:rsidRPr="00F45F99">
        <w:rPr>
          <w:sz w:val="22"/>
          <w:szCs w:val="22"/>
        </w:rPr>
        <w:t>;</w:t>
      </w:r>
    </w:p>
    <w:p w14:paraId="79DDD5B0" w14:textId="77777777" w:rsidR="003E48F2" w:rsidRPr="00FB676A" w:rsidRDefault="003E48F2" w:rsidP="008D45F7">
      <w:pPr>
        <w:pStyle w:val="Odstavekseznama"/>
        <w:numPr>
          <w:ilvl w:val="0"/>
          <w:numId w:val="15"/>
        </w:numPr>
        <w:spacing w:after="240" w:line="288" w:lineRule="auto"/>
        <w:ind w:left="284" w:hanging="284"/>
        <w:jc w:val="both"/>
        <w:rPr>
          <w:sz w:val="22"/>
          <w:szCs w:val="22"/>
        </w:rPr>
      </w:pPr>
      <w:r w:rsidRPr="00E93B77">
        <w:rPr>
          <w:sz w:val="22"/>
          <w:szCs w:val="22"/>
        </w:rPr>
        <w:t>izpolnjen in podpisan obrazec</w:t>
      </w:r>
      <w:r w:rsidRPr="00E93B77">
        <w:rPr>
          <w:b/>
          <w:sz w:val="22"/>
          <w:szCs w:val="22"/>
        </w:rPr>
        <w:t xml:space="preserve"> »P</w:t>
      </w:r>
      <w:r w:rsidR="00FB676A">
        <w:rPr>
          <w:b/>
          <w:sz w:val="22"/>
          <w:szCs w:val="22"/>
        </w:rPr>
        <w:t>onudbeni p</w:t>
      </w:r>
      <w:r w:rsidRPr="00E93B77">
        <w:rPr>
          <w:b/>
          <w:sz w:val="22"/>
          <w:szCs w:val="22"/>
        </w:rPr>
        <w:t>redračun«;</w:t>
      </w:r>
    </w:p>
    <w:p w14:paraId="4E5BAC3C" w14:textId="77777777" w:rsidR="00FB676A" w:rsidRPr="00C92CD9" w:rsidRDefault="00FB676A" w:rsidP="008D45F7">
      <w:pPr>
        <w:pStyle w:val="Odstavekseznama"/>
        <w:numPr>
          <w:ilvl w:val="0"/>
          <w:numId w:val="15"/>
        </w:numPr>
        <w:spacing w:after="240" w:line="288" w:lineRule="auto"/>
        <w:ind w:left="284" w:hanging="284"/>
        <w:jc w:val="both"/>
        <w:rPr>
          <w:sz w:val="22"/>
          <w:szCs w:val="22"/>
        </w:rPr>
      </w:pPr>
      <w:r w:rsidRPr="00A1596A">
        <w:rPr>
          <w:rFonts w:asciiTheme="minorHAnsi" w:hAnsiTheme="minorHAnsi" w:cstheme="minorHAnsi"/>
          <w:sz w:val="22"/>
          <w:szCs w:val="22"/>
        </w:rPr>
        <w:t xml:space="preserve">izpolnjeni in podpisani obrazci </w:t>
      </w:r>
      <w:r w:rsidRPr="00A1596A">
        <w:rPr>
          <w:rFonts w:asciiTheme="minorHAnsi" w:hAnsiTheme="minorHAnsi" w:cstheme="minorHAnsi"/>
          <w:b/>
          <w:sz w:val="22"/>
          <w:szCs w:val="22"/>
        </w:rPr>
        <w:t>»Pooblastilo za pridobitev potrdila iz kazenske evidence za gospodarski subjekt«</w:t>
      </w:r>
      <w:r w:rsidRPr="00A1596A">
        <w:rPr>
          <w:rFonts w:asciiTheme="minorHAnsi" w:hAnsiTheme="minorHAnsi" w:cstheme="minorHAnsi"/>
          <w:sz w:val="22"/>
          <w:szCs w:val="22"/>
        </w:rPr>
        <w:t xml:space="preserve"> ter </w:t>
      </w:r>
      <w:r w:rsidRPr="00A1596A">
        <w:rPr>
          <w:rFonts w:asciiTheme="minorHAnsi" w:hAnsiTheme="minorHAnsi" w:cstheme="minorHAnsi"/>
          <w:b/>
          <w:sz w:val="22"/>
          <w:szCs w:val="22"/>
        </w:rPr>
        <w:t>»Pooblastilo za pridobitev potrdila iz kazenske evidence za fizične osebe«;</w:t>
      </w:r>
    </w:p>
    <w:p w14:paraId="2DEB57D5" w14:textId="11E415A9" w:rsidR="003E48F2" w:rsidRPr="00C92CD9" w:rsidRDefault="003E48F2" w:rsidP="008D45F7">
      <w:pPr>
        <w:pStyle w:val="Odstavekseznama"/>
        <w:numPr>
          <w:ilvl w:val="0"/>
          <w:numId w:val="15"/>
        </w:numPr>
        <w:spacing w:after="240" w:line="288" w:lineRule="auto"/>
        <w:ind w:left="284" w:hanging="284"/>
        <w:jc w:val="both"/>
        <w:rPr>
          <w:sz w:val="22"/>
          <w:szCs w:val="22"/>
        </w:rPr>
      </w:pPr>
      <w:r w:rsidRPr="00F45F99">
        <w:rPr>
          <w:sz w:val="22"/>
          <w:szCs w:val="22"/>
        </w:rPr>
        <w:t>izpolnjen in podpisan obrazec</w:t>
      </w:r>
      <w:r w:rsidRPr="00F45F99">
        <w:rPr>
          <w:b/>
          <w:sz w:val="22"/>
          <w:szCs w:val="22"/>
        </w:rPr>
        <w:t xml:space="preserve"> </w:t>
      </w:r>
      <w:r w:rsidR="00F305B1">
        <w:rPr>
          <w:b/>
          <w:sz w:val="22"/>
          <w:szCs w:val="22"/>
        </w:rPr>
        <w:t xml:space="preserve"> ENOTNI EVROPSKI DOKUMENT V ZVEZI Z ODDAJO JAVNEGA NAROČILA - </w:t>
      </w:r>
      <w:r w:rsidRPr="00F45F99">
        <w:rPr>
          <w:b/>
          <w:sz w:val="22"/>
          <w:szCs w:val="22"/>
        </w:rPr>
        <w:t>»</w:t>
      </w:r>
      <w:r w:rsidR="00020838">
        <w:rPr>
          <w:b/>
          <w:sz w:val="22"/>
          <w:szCs w:val="22"/>
        </w:rPr>
        <w:t>ESPD</w:t>
      </w:r>
      <w:r w:rsidRPr="00F45F99">
        <w:rPr>
          <w:b/>
          <w:sz w:val="22"/>
          <w:szCs w:val="22"/>
        </w:rPr>
        <w:t>«</w:t>
      </w:r>
      <w:r>
        <w:rPr>
          <w:b/>
          <w:sz w:val="22"/>
          <w:szCs w:val="22"/>
        </w:rPr>
        <w:t>;</w:t>
      </w:r>
    </w:p>
    <w:p w14:paraId="555CB8BB" w14:textId="77777777" w:rsidR="003E48F2" w:rsidRPr="00F45F99" w:rsidRDefault="003E48F2" w:rsidP="008D45F7">
      <w:pPr>
        <w:pStyle w:val="Odstavekseznama"/>
        <w:numPr>
          <w:ilvl w:val="0"/>
          <w:numId w:val="15"/>
        </w:numPr>
        <w:spacing w:after="240" w:line="288" w:lineRule="auto"/>
        <w:ind w:left="284" w:hanging="284"/>
        <w:jc w:val="both"/>
        <w:rPr>
          <w:sz w:val="22"/>
          <w:szCs w:val="22"/>
        </w:rPr>
      </w:pPr>
      <w:r w:rsidRPr="00F45F99">
        <w:rPr>
          <w:sz w:val="22"/>
          <w:szCs w:val="22"/>
        </w:rPr>
        <w:t xml:space="preserve">izpolnjen in podpisan obrazec </w:t>
      </w:r>
      <w:r w:rsidRPr="00F45F99">
        <w:rPr>
          <w:b/>
          <w:sz w:val="22"/>
          <w:szCs w:val="22"/>
        </w:rPr>
        <w:t>»</w:t>
      </w:r>
      <w:r>
        <w:rPr>
          <w:b/>
          <w:sz w:val="22"/>
          <w:szCs w:val="22"/>
        </w:rPr>
        <w:t>Zahteva</w:t>
      </w:r>
      <w:r w:rsidRPr="00F45F99">
        <w:rPr>
          <w:b/>
          <w:sz w:val="22"/>
          <w:szCs w:val="22"/>
        </w:rPr>
        <w:t xml:space="preserve"> podizvajalca za neposredna plačila«</w:t>
      </w:r>
      <w:r w:rsidRPr="00F45F99">
        <w:rPr>
          <w:sz w:val="22"/>
          <w:szCs w:val="22"/>
        </w:rPr>
        <w:t>, v primeru, da ponudnik nastopa s podizvajalcem, ki zahteva neposredno plačilo;</w:t>
      </w:r>
    </w:p>
    <w:p w14:paraId="3A58D0EC" w14:textId="0C8E7257" w:rsidR="00F305B1" w:rsidRPr="009A713F" w:rsidRDefault="00F305B1" w:rsidP="008D45F7">
      <w:pPr>
        <w:pStyle w:val="Odstavekseznama"/>
        <w:numPr>
          <w:ilvl w:val="0"/>
          <w:numId w:val="15"/>
        </w:numPr>
        <w:spacing w:after="120" w:line="288" w:lineRule="auto"/>
        <w:ind w:left="284" w:hanging="284"/>
        <w:rPr>
          <w:sz w:val="22"/>
          <w:szCs w:val="22"/>
        </w:rPr>
      </w:pPr>
      <w:r w:rsidRPr="00557D0B">
        <w:rPr>
          <w:sz w:val="22"/>
          <w:szCs w:val="22"/>
        </w:rPr>
        <w:t>izpolnjen in podpisan obrazec</w:t>
      </w:r>
      <w:r w:rsidR="00B55C21" w:rsidRPr="00557D0B">
        <w:rPr>
          <w:b/>
          <w:sz w:val="22"/>
          <w:szCs w:val="22"/>
        </w:rPr>
        <w:t xml:space="preserve"> » Izjava  o neodvisnosti«</w:t>
      </w:r>
      <w:r w:rsidR="004620D4" w:rsidRPr="00557D0B">
        <w:rPr>
          <w:b/>
          <w:sz w:val="22"/>
          <w:szCs w:val="22"/>
        </w:rPr>
        <w:t>;</w:t>
      </w:r>
    </w:p>
    <w:p w14:paraId="4D29486F" w14:textId="58932CA5" w:rsidR="003E48F2" w:rsidRPr="00317A5B" w:rsidRDefault="003E48F2" w:rsidP="008D45F7">
      <w:pPr>
        <w:pStyle w:val="Odstavekseznama"/>
        <w:numPr>
          <w:ilvl w:val="0"/>
          <w:numId w:val="15"/>
        </w:numPr>
        <w:spacing w:line="288" w:lineRule="auto"/>
        <w:ind w:left="284" w:hanging="284"/>
        <w:rPr>
          <w:sz w:val="22"/>
          <w:szCs w:val="22"/>
        </w:rPr>
      </w:pPr>
      <w:r w:rsidRPr="00317A5B">
        <w:rPr>
          <w:sz w:val="22"/>
          <w:szCs w:val="22"/>
        </w:rPr>
        <w:t xml:space="preserve">izpolnjeni in podpisani obrazci glede </w:t>
      </w:r>
      <w:r w:rsidR="004620D4">
        <w:rPr>
          <w:sz w:val="22"/>
          <w:szCs w:val="22"/>
        </w:rPr>
        <w:t>sestave članov revizijske skupine</w:t>
      </w:r>
      <w:r w:rsidRPr="00317A5B">
        <w:rPr>
          <w:sz w:val="22"/>
          <w:szCs w:val="22"/>
        </w:rPr>
        <w:t xml:space="preserve">: </w:t>
      </w:r>
      <w:r w:rsidRPr="00317A5B">
        <w:rPr>
          <w:b/>
          <w:sz w:val="22"/>
          <w:szCs w:val="22"/>
        </w:rPr>
        <w:t>»</w:t>
      </w:r>
      <w:r w:rsidR="00317A5B" w:rsidRPr="00317A5B">
        <w:rPr>
          <w:b/>
          <w:sz w:val="22"/>
          <w:szCs w:val="22"/>
        </w:rPr>
        <w:t xml:space="preserve">Seznam </w:t>
      </w:r>
      <w:r w:rsidR="004620D4">
        <w:rPr>
          <w:b/>
          <w:sz w:val="22"/>
          <w:szCs w:val="22"/>
        </w:rPr>
        <w:t>kadra - sestava</w:t>
      </w:r>
      <w:r w:rsidR="00317A5B" w:rsidRPr="00317A5B">
        <w:rPr>
          <w:b/>
          <w:sz w:val="22"/>
          <w:szCs w:val="22"/>
        </w:rPr>
        <w:t xml:space="preserve"> članov revizijske skupine</w:t>
      </w:r>
      <w:r w:rsidR="00133BCE" w:rsidRPr="00317A5B">
        <w:rPr>
          <w:b/>
          <w:sz w:val="22"/>
          <w:szCs w:val="22"/>
        </w:rPr>
        <w:t>«;</w:t>
      </w:r>
      <w:r w:rsidRPr="00317A5B">
        <w:rPr>
          <w:b/>
          <w:sz w:val="22"/>
          <w:szCs w:val="22"/>
        </w:rPr>
        <w:t xml:space="preserve"> </w:t>
      </w:r>
    </w:p>
    <w:p w14:paraId="3D3BC363" w14:textId="2124A61C" w:rsidR="001C2C7D" w:rsidRPr="00557D0B" w:rsidRDefault="003F6A8F" w:rsidP="008D45F7">
      <w:pPr>
        <w:pStyle w:val="Odstavekseznama"/>
        <w:numPr>
          <w:ilvl w:val="0"/>
          <w:numId w:val="15"/>
        </w:numPr>
        <w:spacing w:line="288" w:lineRule="auto"/>
        <w:ind w:left="284" w:hanging="284"/>
        <w:rPr>
          <w:sz w:val="22"/>
          <w:szCs w:val="22"/>
        </w:rPr>
      </w:pPr>
      <w:r w:rsidRPr="00317A5B">
        <w:rPr>
          <w:sz w:val="22"/>
          <w:szCs w:val="22"/>
        </w:rPr>
        <w:t xml:space="preserve">izpolnjeni in podpisani obrazci: </w:t>
      </w:r>
      <w:r w:rsidRPr="00317A5B">
        <w:rPr>
          <w:b/>
          <w:sz w:val="22"/>
          <w:szCs w:val="22"/>
        </w:rPr>
        <w:t>»</w:t>
      </w:r>
      <w:r w:rsidR="00317A5B" w:rsidRPr="00317A5B">
        <w:rPr>
          <w:b/>
          <w:sz w:val="22"/>
          <w:szCs w:val="22"/>
        </w:rPr>
        <w:t xml:space="preserve">Seznam referenčnih del </w:t>
      </w:r>
      <w:r w:rsidR="001C2C7D">
        <w:rPr>
          <w:b/>
          <w:sz w:val="22"/>
          <w:szCs w:val="22"/>
        </w:rPr>
        <w:t>pooblaščenega revizorja«;</w:t>
      </w:r>
    </w:p>
    <w:p w14:paraId="48947BC1" w14:textId="5BBADCDE" w:rsidR="00BB508D" w:rsidRPr="00557D0B" w:rsidRDefault="00BB508D" w:rsidP="008D45F7">
      <w:pPr>
        <w:pStyle w:val="Odstavekseznama"/>
        <w:numPr>
          <w:ilvl w:val="0"/>
          <w:numId w:val="15"/>
        </w:numPr>
        <w:spacing w:line="288" w:lineRule="auto"/>
        <w:ind w:left="284" w:hanging="284"/>
        <w:rPr>
          <w:sz w:val="22"/>
          <w:szCs w:val="22"/>
        </w:rPr>
      </w:pPr>
      <w:r w:rsidRPr="00317A5B">
        <w:rPr>
          <w:sz w:val="22"/>
          <w:szCs w:val="22"/>
        </w:rPr>
        <w:t>izpolnjeni in podpisani obrazci</w:t>
      </w:r>
      <w:r>
        <w:rPr>
          <w:b/>
          <w:sz w:val="22"/>
          <w:szCs w:val="22"/>
        </w:rPr>
        <w:t>: »Seznam referenčnih del članov revizijske skupine«</w:t>
      </w:r>
      <w:r w:rsidR="008D45F7">
        <w:rPr>
          <w:b/>
          <w:sz w:val="22"/>
          <w:szCs w:val="22"/>
        </w:rPr>
        <w:t>;</w:t>
      </w:r>
    </w:p>
    <w:p w14:paraId="13BEF0BC" w14:textId="77777777" w:rsidR="001F5106" w:rsidRPr="00B80F4D" w:rsidRDefault="001F5106" w:rsidP="008D45F7">
      <w:pPr>
        <w:pStyle w:val="Odstavekseznama"/>
        <w:numPr>
          <w:ilvl w:val="0"/>
          <w:numId w:val="15"/>
        </w:numPr>
        <w:spacing w:line="288" w:lineRule="auto"/>
        <w:ind w:left="284" w:hanging="284"/>
        <w:rPr>
          <w:sz w:val="22"/>
          <w:szCs w:val="22"/>
        </w:rPr>
      </w:pPr>
      <w:r w:rsidRPr="00317A5B">
        <w:rPr>
          <w:sz w:val="22"/>
          <w:szCs w:val="22"/>
        </w:rPr>
        <w:t>izpolnjeni in podpisani obrazci</w:t>
      </w:r>
      <w:r>
        <w:rPr>
          <w:b/>
          <w:sz w:val="22"/>
          <w:szCs w:val="22"/>
        </w:rPr>
        <w:t xml:space="preserve">: »Seznam referenčnih del </w:t>
      </w:r>
      <w:r w:rsidR="00317A5B" w:rsidRPr="00317A5B">
        <w:rPr>
          <w:b/>
          <w:sz w:val="22"/>
          <w:szCs w:val="22"/>
        </w:rPr>
        <w:t>ponudnika pri revidiranju vzajemnih pokojninskih skladov,</w:t>
      </w:r>
      <w:r w:rsidR="00317A5B">
        <w:rPr>
          <w:b/>
          <w:sz w:val="22"/>
          <w:szCs w:val="22"/>
        </w:rPr>
        <w:t xml:space="preserve"> </w:t>
      </w:r>
      <w:r w:rsidR="00317A5B" w:rsidRPr="00317A5B">
        <w:rPr>
          <w:b/>
          <w:sz w:val="22"/>
          <w:szCs w:val="22"/>
        </w:rPr>
        <w:t>investicijskih  skladov, zavarovalnic ter pokojninskih družb</w:t>
      </w:r>
      <w:r>
        <w:rPr>
          <w:b/>
          <w:sz w:val="22"/>
          <w:szCs w:val="22"/>
        </w:rPr>
        <w:t>«;</w:t>
      </w:r>
    </w:p>
    <w:p w14:paraId="18BB24FF" w14:textId="0227E8AB" w:rsidR="00CE236E" w:rsidRPr="00B80F4D" w:rsidRDefault="00CE236E" w:rsidP="008D45F7">
      <w:pPr>
        <w:pStyle w:val="Odstavekseznama"/>
        <w:numPr>
          <w:ilvl w:val="0"/>
          <w:numId w:val="15"/>
        </w:numPr>
        <w:spacing w:line="288" w:lineRule="auto"/>
        <w:ind w:left="284" w:hanging="284"/>
        <w:rPr>
          <w:sz w:val="22"/>
          <w:szCs w:val="22"/>
        </w:rPr>
      </w:pPr>
      <w:r w:rsidRPr="00AE42A5">
        <w:rPr>
          <w:bCs/>
          <w:sz w:val="22"/>
          <w:szCs w:val="22"/>
        </w:rPr>
        <w:t>izpolnjen in podpisan obrazec:</w:t>
      </w:r>
      <w:r>
        <w:rPr>
          <w:b/>
          <w:sz w:val="22"/>
          <w:szCs w:val="22"/>
        </w:rPr>
        <w:t xml:space="preserve"> »</w:t>
      </w:r>
      <w:r>
        <w:rPr>
          <w:rFonts w:asciiTheme="minorHAnsi" w:hAnsiTheme="minorHAnsi" w:cstheme="minorHAnsi"/>
          <w:b/>
          <w:bCs/>
          <w:sz w:val="22"/>
          <w:szCs w:val="22"/>
        </w:rPr>
        <w:t>Referenčno potrdilo strokovnega kadra</w:t>
      </w:r>
      <w:r>
        <w:rPr>
          <w:b/>
          <w:sz w:val="22"/>
          <w:szCs w:val="22"/>
        </w:rPr>
        <w:t>«;</w:t>
      </w:r>
    </w:p>
    <w:p w14:paraId="18DD26C2" w14:textId="12686E14" w:rsidR="006F4B68" w:rsidRPr="006F4B68" w:rsidRDefault="00B1231B" w:rsidP="006F4B68">
      <w:pPr>
        <w:pStyle w:val="Odstavekseznama"/>
        <w:numPr>
          <w:ilvl w:val="0"/>
          <w:numId w:val="15"/>
        </w:numPr>
        <w:spacing w:line="288" w:lineRule="auto"/>
        <w:ind w:left="284" w:hanging="284"/>
        <w:rPr>
          <w:sz w:val="22"/>
          <w:szCs w:val="22"/>
        </w:rPr>
      </w:pPr>
      <w:r w:rsidRPr="00B80F4D">
        <w:rPr>
          <w:bCs/>
          <w:sz w:val="22"/>
          <w:szCs w:val="22"/>
        </w:rPr>
        <w:t>izpolnjen in podpisan obrazec:</w:t>
      </w:r>
      <w:r>
        <w:rPr>
          <w:b/>
          <w:sz w:val="22"/>
          <w:szCs w:val="22"/>
        </w:rPr>
        <w:t xml:space="preserve"> »</w:t>
      </w:r>
      <w:r w:rsidR="00046275" w:rsidRPr="00AE42A5">
        <w:rPr>
          <w:rFonts w:asciiTheme="minorHAnsi" w:hAnsiTheme="minorHAnsi" w:cstheme="minorHAnsi"/>
          <w:b/>
          <w:bCs/>
          <w:sz w:val="22"/>
          <w:szCs w:val="22"/>
        </w:rPr>
        <w:t>Izjava po 35. členu ZIntPK</w:t>
      </w:r>
      <w:r>
        <w:rPr>
          <w:b/>
          <w:sz w:val="22"/>
          <w:szCs w:val="22"/>
        </w:rPr>
        <w:t>«;</w:t>
      </w:r>
    </w:p>
    <w:p w14:paraId="33EEEFED" w14:textId="2F06A9EF" w:rsidR="00B55C21" w:rsidRPr="00317A5B" w:rsidRDefault="00B55C21" w:rsidP="008D45F7">
      <w:pPr>
        <w:pStyle w:val="Odstavekseznama"/>
        <w:numPr>
          <w:ilvl w:val="0"/>
          <w:numId w:val="15"/>
        </w:numPr>
        <w:spacing w:line="288" w:lineRule="auto"/>
        <w:ind w:left="284" w:hanging="284"/>
        <w:rPr>
          <w:sz w:val="22"/>
          <w:szCs w:val="22"/>
        </w:rPr>
      </w:pPr>
      <w:r>
        <w:rPr>
          <w:b/>
          <w:sz w:val="22"/>
          <w:szCs w:val="22"/>
        </w:rPr>
        <w:t>»dogovor o skupni izvedbi naročila« v primeru relevantnosti pripravi ponudnik sam, ter ostala dokumentacija</w:t>
      </w:r>
      <w:r w:rsidR="008D45F7">
        <w:rPr>
          <w:b/>
          <w:sz w:val="22"/>
          <w:szCs w:val="22"/>
        </w:rPr>
        <w:t>;</w:t>
      </w:r>
    </w:p>
    <w:p w14:paraId="3E9A2A12" w14:textId="7ECB6AF6" w:rsidR="00654255" w:rsidRPr="00654255" w:rsidRDefault="00654255" w:rsidP="008D45F7">
      <w:pPr>
        <w:pStyle w:val="Odstavekseznama"/>
        <w:numPr>
          <w:ilvl w:val="0"/>
          <w:numId w:val="15"/>
        </w:numPr>
        <w:spacing w:after="120" w:line="288" w:lineRule="auto"/>
        <w:ind w:left="284" w:hanging="284"/>
        <w:rPr>
          <w:sz w:val="22"/>
          <w:szCs w:val="22"/>
        </w:rPr>
      </w:pPr>
      <w:r w:rsidRPr="00654255">
        <w:rPr>
          <w:sz w:val="22"/>
          <w:szCs w:val="22"/>
        </w:rPr>
        <w:t xml:space="preserve">izpolnjen in podpisan obrazec </w:t>
      </w:r>
      <w:r w:rsidRPr="00654255">
        <w:rPr>
          <w:b/>
          <w:sz w:val="22"/>
          <w:szCs w:val="22"/>
        </w:rPr>
        <w:t>»Izjava o udeležbi oseb v lastništvu«;</w:t>
      </w:r>
    </w:p>
    <w:bookmarkEnd w:id="63"/>
    <w:p w14:paraId="1FFBABD1" w14:textId="77777777" w:rsidR="003E48F2" w:rsidRPr="00016731" w:rsidRDefault="003E48F2" w:rsidP="003E48F2">
      <w:pPr>
        <w:pStyle w:val="Odstavekseznama"/>
        <w:spacing w:line="288" w:lineRule="auto"/>
        <w:ind w:left="993" w:hanging="294"/>
        <w:rPr>
          <w:sz w:val="22"/>
          <w:szCs w:val="22"/>
        </w:rPr>
      </w:pPr>
    </w:p>
    <w:p w14:paraId="14FB2A79" w14:textId="77777777" w:rsidR="003E48F2" w:rsidRPr="00BC2CC2" w:rsidRDefault="003E48F2" w:rsidP="00557D0B">
      <w:pPr>
        <w:pStyle w:val="Odstavekseznama"/>
        <w:numPr>
          <w:ilvl w:val="0"/>
          <w:numId w:val="24"/>
        </w:numPr>
        <w:spacing w:after="240"/>
        <w:ind w:left="714" w:hanging="357"/>
        <w:rPr>
          <w:rFonts w:asciiTheme="minorHAnsi" w:hAnsiTheme="minorHAnsi" w:cstheme="minorHAnsi"/>
          <w:sz w:val="22"/>
          <w:szCs w:val="22"/>
          <w:u w:val="single"/>
        </w:rPr>
      </w:pPr>
      <w:r>
        <w:rPr>
          <w:rFonts w:asciiTheme="minorHAnsi" w:hAnsiTheme="minorHAnsi" w:cstheme="minorHAnsi"/>
          <w:sz w:val="22"/>
          <w:szCs w:val="22"/>
          <w:u w:val="single"/>
        </w:rPr>
        <w:t>Tehnične specifikacije</w:t>
      </w:r>
      <w:r>
        <w:rPr>
          <w:sz w:val="22"/>
          <w:szCs w:val="22"/>
          <w:u w:val="single"/>
        </w:rPr>
        <w:t xml:space="preserve"> in</w:t>
      </w:r>
    </w:p>
    <w:p w14:paraId="02992A9E" w14:textId="77777777" w:rsidR="003E48F2" w:rsidRPr="00BC2CC2" w:rsidRDefault="003E48F2" w:rsidP="003E48F2">
      <w:pPr>
        <w:pStyle w:val="Odstavekseznama"/>
        <w:spacing w:after="240"/>
        <w:ind w:left="714"/>
        <w:rPr>
          <w:rFonts w:asciiTheme="minorHAnsi" w:hAnsiTheme="minorHAnsi" w:cstheme="minorHAnsi"/>
          <w:sz w:val="22"/>
          <w:szCs w:val="22"/>
          <w:u w:val="single"/>
        </w:rPr>
      </w:pPr>
    </w:p>
    <w:p w14:paraId="4904ADE3" w14:textId="39F9559C" w:rsidR="003E48F2" w:rsidRPr="00D13EE1" w:rsidRDefault="0049531D" w:rsidP="00557D0B">
      <w:pPr>
        <w:pStyle w:val="Odstavekseznama"/>
        <w:numPr>
          <w:ilvl w:val="0"/>
          <w:numId w:val="24"/>
        </w:numPr>
        <w:spacing w:before="240"/>
        <w:ind w:left="714" w:hanging="357"/>
        <w:rPr>
          <w:rFonts w:asciiTheme="minorHAnsi" w:hAnsiTheme="minorHAnsi" w:cstheme="minorHAnsi"/>
          <w:sz w:val="22"/>
          <w:szCs w:val="22"/>
          <w:u w:val="single"/>
        </w:rPr>
      </w:pPr>
      <w:r>
        <w:rPr>
          <w:rFonts w:asciiTheme="minorHAnsi" w:hAnsiTheme="minorHAnsi" w:cstheme="minorHAnsi"/>
          <w:sz w:val="22"/>
          <w:szCs w:val="22"/>
          <w:u w:val="single"/>
        </w:rPr>
        <w:t>vzor</w:t>
      </w:r>
      <w:r w:rsidR="00670944">
        <w:rPr>
          <w:rFonts w:asciiTheme="minorHAnsi" w:hAnsiTheme="minorHAnsi" w:cstheme="minorHAnsi"/>
          <w:sz w:val="22"/>
          <w:szCs w:val="22"/>
          <w:u w:val="single"/>
        </w:rPr>
        <w:t>ca</w:t>
      </w:r>
      <w:r w:rsidR="003E48F2">
        <w:rPr>
          <w:rFonts w:asciiTheme="minorHAnsi" w:hAnsiTheme="minorHAnsi" w:cstheme="minorHAnsi"/>
          <w:sz w:val="22"/>
          <w:szCs w:val="22"/>
          <w:u w:val="single"/>
        </w:rPr>
        <w:t xml:space="preserve"> pogodbe</w:t>
      </w:r>
      <w:r>
        <w:rPr>
          <w:rFonts w:asciiTheme="minorHAnsi" w:hAnsiTheme="minorHAnsi" w:cstheme="minorHAnsi"/>
          <w:sz w:val="22"/>
          <w:szCs w:val="22"/>
          <w:u w:val="single"/>
        </w:rPr>
        <w:t xml:space="preserve"> (</w:t>
      </w:r>
      <w:r w:rsidRPr="0049531D">
        <w:rPr>
          <w:rFonts w:asciiTheme="minorHAnsi" w:hAnsiTheme="minorHAnsi" w:cstheme="minorHAnsi"/>
          <w:i/>
          <w:sz w:val="22"/>
          <w:szCs w:val="22"/>
          <w:u w:val="single"/>
        </w:rPr>
        <w:t>Vzor</w:t>
      </w:r>
      <w:r w:rsidR="00670944">
        <w:rPr>
          <w:rFonts w:asciiTheme="minorHAnsi" w:hAnsiTheme="minorHAnsi" w:cstheme="minorHAnsi"/>
          <w:i/>
          <w:sz w:val="22"/>
          <w:szCs w:val="22"/>
          <w:u w:val="single"/>
        </w:rPr>
        <w:t>ca</w:t>
      </w:r>
      <w:r w:rsidRPr="0049531D">
        <w:rPr>
          <w:rFonts w:asciiTheme="minorHAnsi" w:hAnsiTheme="minorHAnsi" w:cstheme="minorHAnsi"/>
          <w:i/>
          <w:sz w:val="22"/>
          <w:szCs w:val="22"/>
          <w:u w:val="single"/>
        </w:rPr>
        <w:t xml:space="preserve"> pogodbe ponudnik parafira na vsaki strani, s čimer potrjuje strinjanje z </w:t>
      </w:r>
      <w:r w:rsidR="00670944" w:rsidRPr="0049531D">
        <w:rPr>
          <w:rFonts w:asciiTheme="minorHAnsi" w:hAnsiTheme="minorHAnsi" w:cstheme="minorHAnsi"/>
          <w:i/>
          <w:sz w:val="22"/>
          <w:szCs w:val="22"/>
          <w:u w:val="single"/>
        </w:rPr>
        <w:t>nj</w:t>
      </w:r>
      <w:r w:rsidR="00670944">
        <w:rPr>
          <w:rFonts w:asciiTheme="minorHAnsi" w:hAnsiTheme="minorHAnsi" w:cstheme="minorHAnsi"/>
          <w:i/>
          <w:sz w:val="22"/>
          <w:szCs w:val="22"/>
          <w:u w:val="single"/>
        </w:rPr>
        <w:t>uno</w:t>
      </w:r>
      <w:r w:rsidR="00670944" w:rsidRPr="0049531D">
        <w:rPr>
          <w:rFonts w:asciiTheme="minorHAnsi" w:hAnsiTheme="minorHAnsi" w:cstheme="minorHAnsi"/>
          <w:i/>
          <w:sz w:val="22"/>
          <w:szCs w:val="22"/>
          <w:u w:val="single"/>
        </w:rPr>
        <w:t xml:space="preserve"> </w:t>
      </w:r>
      <w:r w:rsidRPr="0049531D">
        <w:rPr>
          <w:rFonts w:asciiTheme="minorHAnsi" w:hAnsiTheme="minorHAnsi" w:cstheme="minorHAnsi"/>
          <w:i/>
          <w:sz w:val="22"/>
          <w:szCs w:val="22"/>
          <w:u w:val="single"/>
        </w:rPr>
        <w:t>vsebino</w:t>
      </w:r>
      <w:r>
        <w:rPr>
          <w:rFonts w:asciiTheme="minorHAnsi" w:hAnsiTheme="minorHAnsi" w:cstheme="minorHAnsi"/>
          <w:sz w:val="22"/>
          <w:szCs w:val="22"/>
          <w:u w:val="single"/>
        </w:rPr>
        <w:t>)</w:t>
      </w:r>
      <w:r w:rsidR="003E48F2">
        <w:rPr>
          <w:rFonts w:asciiTheme="minorHAnsi" w:hAnsiTheme="minorHAnsi" w:cstheme="minorHAnsi"/>
          <w:sz w:val="22"/>
          <w:szCs w:val="22"/>
          <w:u w:val="single"/>
        </w:rPr>
        <w:t>.</w:t>
      </w:r>
    </w:p>
    <w:p w14:paraId="538FCA0A" w14:textId="77777777" w:rsidR="0078048C" w:rsidRPr="000872C6" w:rsidRDefault="003E48F2" w:rsidP="000872C6">
      <w:pPr>
        <w:autoSpaceDE w:val="0"/>
        <w:autoSpaceDN w:val="0"/>
        <w:spacing w:line="288" w:lineRule="auto"/>
        <w:jc w:val="both"/>
        <w:rPr>
          <w:rFonts w:asciiTheme="minorHAnsi" w:hAnsiTheme="minorHAnsi" w:cstheme="minorHAnsi"/>
          <w:sz w:val="22"/>
          <w:szCs w:val="22"/>
        </w:rPr>
      </w:pPr>
      <w:r w:rsidRPr="00696613">
        <w:rPr>
          <w:rFonts w:asciiTheme="minorHAnsi" w:hAnsiTheme="minorHAnsi" w:cstheme="minorHAnsi"/>
          <w:sz w:val="22"/>
          <w:szCs w:val="22"/>
        </w:rPr>
        <w:t> </w:t>
      </w:r>
    </w:p>
    <w:p w14:paraId="2F154EC4" w14:textId="77777777" w:rsidR="00D67FA8" w:rsidRDefault="00D67FA8" w:rsidP="00D67FA8">
      <w:pPr>
        <w:rPr>
          <w:rFonts w:cs="Arial"/>
          <w:i/>
          <w:sz w:val="18"/>
          <w:szCs w:val="18"/>
          <w:highlight w:val="yellow"/>
        </w:rPr>
      </w:pPr>
    </w:p>
    <w:p w14:paraId="5F7B90C4" w14:textId="7F8E5D5F" w:rsidR="00D67FA8" w:rsidRPr="00D67FA8" w:rsidRDefault="00D67FA8" w:rsidP="00D67FA8">
      <w:pPr>
        <w:spacing w:line="288" w:lineRule="auto"/>
      </w:pPr>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42FE5F5" w14:textId="77777777" w:rsidR="00C35F7A" w:rsidRPr="00C35F7A" w:rsidRDefault="00C35F7A" w:rsidP="00C35F7A">
      <w:pPr>
        <w:rPr>
          <w:sz w:val="22"/>
          <w:szCs w:val="22"/>
        </w:rPr>
      </w:pPr>
    </w:p>
    <w:p w14:paraId="25F5C76B" w14:textId="77777777" w:rsidR="008D45F7" w:rsidRDefault="008D45F7" w:rsidP="008D45F7">
      <w:pPr>
        <w:pStyle w:val="Naslov6"/>
        <w:rPr>
          <w:sz w:val="24"/>
          <w:szCs w:val="24"/>
        </w:rPr>
      </w:pPr>
      <w:bookmarkStart w:id="64" w:name="_Toc336851797"/>
      <w:bookmarkStart w:id="65" w:name="_Toc336851749"/>
      <w:bookmarkStart w:id="66" w:name="_Toc467674779"/>
    </w:p>
    <w:p w14:paraId="5EF27CD4" w14:textId="77777777" w:rsidR="001F0D5B" w:rsidRDefault="001F0D5B" w:rsidP="001F0D5B">
      <w:pPr>
        <w:rPr>
          <w:lang w:bidi="en-US"/>
        </w:rPr>
      </w:pPr>
    </w:p>
    <w:p w14:paraId="30A3BB46" w14:textId="77777777" w:rsidR="001F0D5B" w:rsidRDefault="001F0D5B" w:rsidP="001F0D5B">
      <w:pPr>
        <w:rPr>
          <w:lang w:bidi="en-US"/>
        </w:rPr>
      </w:pPr>
    </w:p>
    <w:p w14:paraId="7E77C97D" w14:textId="77777777" w:rsidR="001F0D5B" w:rsidRDefault="001F0D5B" w:rsidP="001F0D5B">
      <w:pPr>
        <w:rPr>
          <w:lang w:bidi="en-US"/>
        </w:rPr>
      </w:pPr>
    </w:p>
    <w:p w14:paraId="5B5E158C" w14:textId="77777777" w:rsidR="001F0D5B" w:rsidRDefault="001F0D5B" w:rsidP="001F0D5B">
      <w:pPr>
        <w:rPr>
          <w:lang w:bidi="en-US"/>
        </w:rPr>
      </w:pPr>
    </w:p>
    <w:p w14:paraId="58F5C973" w14:textId="77777777" w:rsidR="001F0D5B" w:rsidRDefault="001F0D5B" w:rsidP="001F0D5B">
      <w:pPr>
        <w:rPr>
          <w:lang w:bidi="en-US"/>
        </w:rPr>
      </w:pPr>
    </w:p>
    <w:p w14:paraId="32284A38" w14:textId="77777777" w:rsidR="001F0D5B" w:rsidRDefault="001F0D5B" w:rsidP="001F0D5B">
      <w:pPr>
        <w:rPr>
          <w:lang w:bidi="en-US"/>
        </w:rPr>
      </w:pPr>
    </w:p>
    <w:p w14:paraId="6B35CB6E" w14:textId="77777777" w:rsidR="001F0D5B" w:rsidRDefault="001F0D5B" w:rsidP="001F0D5B">
      <w:pPr>
        <w:rPr>
          <w:lang w:bidi="en-US"/>
        </w:rPr>
      </w:pPr>
    </w:p>
    <w:p w14:paraId="2CF67B52" w14:textId="77777777" w:rsidR="001F0D5B" w:rsidRDefault="001F0D5B" w:rsidP="001F0D5B">
      <w:pPr>
        <w:rPr>
          <w:lang w:bidi="en-US"/>
        </w:rPr>
      </w:pPr>
    </w:p>
    <w:p w14:paraId="387DEB4B" w14:textId="77777777" w:rsidR="001F0D5B" w:rsidRDefault="001F0D5B" w:rsidP="001F0D5B">
      <w:pPr>
        <w:rPr>
          <w:lang w:bidi="en-US"/>
        </w:rPr>
      </w:pPr>
    </w:p>
    <w:p w14:paraId="2A0A7906" w14:textId="77777777" w:rsidR="001F0D5B" w:rsidRPr="001F0D5B" w:rsidRDefault="001F0D5B" w:rsidP="001F0D5B">
      <w:pPr>
        <w:rPr>
          <w:lang w:bidi="en-US"/>
        </w:rPr>
      </w:pPr>
    </w:p>
    <w:p w14:paraId="60F01788" w14:textId="77777777" w:rsidR="008D45F7" w:rsidRPr="008D45F7" w:rsidRDefault="008D45F7" w:rsidP="008D45F7">
      <w:pPr>
        <w:rPr>
          <w:lang w:bidi="en-US"/>
        </w:rPr>
      </w:pPr>
    </w:p>
    <w:p w14:paraId="77CC849D" w14:textId="14E6AD99" w:rsidR="00C35F7A" w:rsidRPr="008D45F7" w:rsidRDefault="00C35F7A" w:rsidP="008D45F7">
      <w:pPr>
        <w:pStyle w:val="Naslov6"/>
        <w:rPr>
          <w:sz w:val="24"/>
          <w:szCs w:val="24"/>
        </w:rPr>
      </w:pPr>
      <w:r w:rsidRPr="008D45F7">
        <w:rPr>
          <w:sz w:val="24"/>
          <w:szCs w:val="24"/>
        </w:rPr>
        <w:t xml:space="preserve">Obrazec </w:t>
      </w:r>
      <w:r w:rsidR="00F41D89" w:rsidRPr="008D45F7">
        <w:rPr>
          <w:sz w:val="24"/>
          <w:szCs w:val="24"/>
        </w:rPr>
        <w:t xml:space="preserve">ENOTNI EVROPSKI DOKUMENT V ZVEZI Z ODDAJO JAVNEGA NAROČILA  - </w:t>
      </w:r>
      <w:bookmarkEnd w:id="64"/>
      <w:bookmarkEnd w:id="65"/>
      <w:r w:rsidRPr="008D45F7">
        <w:rPr>
          <w:sz w:val="24"/>
          <w:szCs w:val="24"/>
        </w:rPr>
        <w:t>ESPD</w:t>
      </w:r>
      <w:r w:rsidR="00F41D89" w:rsidRPr="008D45F7">
        <w:rPr>
          <w:sz w:val="24"/>
          <w:szCs w:val="24"/>
        </w:rPr>
        <w:t>,</w:t>
      </w:r>
      <w:r w:rsidRPr="008D45F7">
        <w:rPr>
          <w:sz w:val="24"/>
          <w:szCs w:val="24"/>
        </w:rPr>
        <w:t xml:space="preserve"> za vse gospodarske subjekte</w:t>
      </w:r>
      <w:bookmarkEnd w:id="66"/>
    </w:p>
    <w:p w14:paraId="246725F3" w14:textId="77777777" w:rsidR="00C35F7A" w:rsidRPr="00C35F7A" w:rsidRDefault="00C35F7A" w:rsidP="00C35F7A">
      <w:pPr>
        <w:rPr>
          <w:lang w:bidi="en-US"/>
        </w:rPr>
      </w:pPr>
    </w:p>
    <w:p w14:paraId="7C0884C0" w14:textId="77777777" w:rsidR="00C35F7A" w:rsidRDefault="00C35F7A" w:rsidP="00BC0808">
      <w:pPr>
        <w:spacing w:line="288" w:lineRule="auto"/>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DD9B48E" w14:textId="77777777" w:rsidR="00C35F7A" w:rsidRDefault="00C35F7A" w:rsidP="00BC0808">
      <w:pPr>
        <w:spacing w:line="288" w:lineRule="auto"/>
      </w:pPr>
    </w:p>
    <w:p w14:paraId="53F0A0B3" w14:textId="77777777" w:rsidR="00C35F7A" w:rsidRDefault="00C35F7A" w:rsidP="00BC0808">
      <w:pPr>
        <w:spacing w:line="288" w:lineRule="auto"/>
        <w:rPr>
          <w:rFonts w:cs="Arial"/>
          <w:lang w:eastAsia="sl-SI"/>
        </w:rPr>
      </w:pPr>
      <w:r>
        <w:rPr>
          <w:rFonts w:cs="Arial"/>
          <w:lang w:eastAsia="sl-SI"/>
        </w:rPr>
        <w:t>Navedbe v ESPD in/ali dokazila, ki ji predloži gospodarski subjekt, morajo biti veljavni.</w:t>
      </w:r>
    </w:p>
    <w:p w14:paraId="5151C945" w14:textId="77777777" w:rsidR="00C35F7A" w:rsidRDefault="00C35F7A" w:rsidP="00BC0808">
      <w:pPr>
        <w:spacing w:line="288" w:lineRule="auto"/>
        <w:rPr>
          <w:rFonts w:cs="Arial"/>
          <w:lang w:eastAsia="sl-SI"/>
        </w:rPr>
      </w:pPr>
    </w:p>
    <w:p w14:paraId="49A33887" w14:textId="77777777" w:rsidR="00C35F7A" w:rsidRDefault="00C35F7A" w:rsidP="00BC0808">
      <w:pPr>
        <w:spacing w:line="288" w:lineRule="auto"/>
        <w:rPr>
          <w:szCs w:val="22"/>
        </w:rPr>
      </w:pPr>
      <w:r>
        <w:t xml:space="preserve">Gospodarski subjekt naročnikov obrazec ESPD (datoteka XML) uvozi na spletni strani portala javnih naročil/ESPD: </w:t>
      </w:r>
      <w:hyperlink r:id="rId13" w:history="1">
        <w:r>
          <w:rPr>
            <w:rStyle w:val="Hiperpovezava"/>
          </w:rPr>
          <w:t>http://www.enarocanje.si/_ESPD/</w:t>
        </w:r>
      </w:hyperlink>
      <w:r>
        <w:t xml:space="preserve"> in v njega neposredno vnese zahtevane podatke.</w:t>
      </w:r>
    </w:p>
    <w:p w14:paraId="15BC726E" w14:textId="77777777" w:rsidR="00C35F7A" w:rsidRDefault="00C35F7A" w:rsidP="00BC0808">
      <w:pPr>
        <w:spacing w:line="288" w:lineRule="auto"/>
        <w:rPr>
          <w:color w:val="FF0000"/>
        </w:rPr>
      </w:pPr>
    </w:p>
    <w:p w14:paraId="797EA233" w14:textId="77777777" w:rsidR="00C35F7A" w:rsidRDefault="00C35F7A" w:rsidP="00BC0808">
      <w:pPr>
        <w:spacing w:line="288" w:lineRule="auto"/>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A21803B" w14:textId="77777777" w:rsidR="00C35F7A" w:rsidRDefault="00C35F7A" w:rsidP="00BC0808">
      <w:pPr>
        <w:spacing w:line="288" w:lineRule="auto"/>
      </w:pPr>
    </w:p>
    <w:p w14:paraId="42411B18" w14:textId="77777777" w:rsidR="00C35F7A" w:rsidRDefault="00C35F7A" w:rsidP="00BC0808">
      <w:pPr>
        <w:spacing w:line="288" w:lineRule="auto"/>
      </w:pPr>
      <w:bookmarkStart w:id="67" w:name="_Toc466382905"/>
      <w:bookmarkStart w:id="68" w:name="_Toc466382906"/>
      <w:bookmarkStart w:id="69" w:name="_Hlk511905322"/>
      <w:bookmarkEnd w:id="67"/>
      <w:bookmarkEnd w:id="68"/>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70" w:name="_Hlk531606225"/>
      <w:r>
        <w:t>pri čemer se v slednjem primeru v skladu Splošnimi pogoji uporabe sistema e-JN šteje, da je oddan pravno zavezujoč dokument, ki ima enako veljavnost kot podpisan</w:t>
      </w:r>
      <w:bookmarkEnd w:id="70"/>
      <w:r>
        <w:t xml:space="preserve">. </w:t>
      </w:r>
    </w:p>
    <w:bookmarkEnd w:id="69"/>
    <w:p w14:paraId="56B94262" w14:textId="77777777" w:rsidR="00C35F7A" w:rsidRDefault="00C35F7A" w:rsidP="00BC0808">
      <w:pPr>
        <w:spacing w:line="288" w:lineRule="auto"/>
      </w:pPr>
    </w:p>
    <w:p w14:paraId="1C347B33" w14:textId="77777777" w:rsidR="00C35F7A" w:rsidRDefault="00C35F7A" w:rsidP="00BC0808">
      <w:pPr>
        <w:spacing w:line="288" w:lineRule="auto"/>
      </w:pPr>
      <w:r>
        <w:t xml:space="preserve">Za ostale sodelujoče ponudnik v razdelek »Sodelujoči«, del »ESPD – ostali sodelujoči« priloži podpisane ESPD v pdf. obliki, ali v elektronski obliki podpisan xml. </w:t>
      </w:r>
    </w:p>
    <w:p w14:paraId="340B14D7" w14:textId="5C95AFB5" w:rsidR="00C35F7A" w:rsidRDefault="00C35F7A" w:rsidP="00BC0808">
      <w:pPr>
        <w:spacing w:line="288" w:lineRule="auto"/>
        <w:rPr>
          <w:sz w:val="22"/>
          <w:szCs w:val="22"/>
        </w:rPr>
      </w:pPr>
    </w:p>
    <w:p w14:paraId="7582AC6F" w14:textId="62DEE0E7" w:rsidR="00C35F7A" w:rsidRDefault="00C35F7A" w:rsidP="00C35F7A">
      <w:pPr>
        <w:rPr>
          <w:sz w:val="22"/>
          <w:szCs w:val="22"/>
        </w:rPr>
      </w:pPr>
    </w:p>
    <w:p w14:paraId="1B66EFE3" w14:textId="77777777" w:rsidR="007037C9" w:rsidRPr="00C35F7A" w:rsidRDefault="007037C9" w:rsidP="00C35F7A">
      <w:pPr>
        <w:rPr>
          <w:sz w:val="22"/>
          <w:szCs w:val="22"/>
        </w:rPr>
        <w:sectPr w:rsidR="007037C9" w:rsidRPr="00C35F7A" w:rsidSect="00287369">
          <w:headerReference w:type="even" r:id="rId14"/>
          <w:headerReference w:type="default" r:id="rId15"/>
          <w:pgSz w:w="11906" w:h="16838" w:code="9"/>
          <w:pgMar w:top="1418" w:right="1134" w:bottom="1134" w:left="1134" w:header="567" w:footer="567" w:gutter="0"/>
          <w:cols w:space="708"/>
          <w:titlePg/>
          <w:docGrid w:linePitch="360"/>
        </w:sectPr>
      </w:pPr>
    </w:p>
    <w:p w14:paraId="73720F3F" w14:textId="77777777" w:rsidR="003B4453" w:rsidRDefault="003B4453" w:rsidP="003B4453">
      <w:pPr>
        <w:spacing w:line="288" w:lineRule="auto"/>
        <w:jc w:val="both"/>
        <w:rPr>
          <w:sz w:val="22"/>
          <w:szCs w:val="22"/>
        </w:rPr>
      </w:pPr>
    </w:p>
    <w:p w14:paraId="79BFD7DF" w14:textId="77777777" w:rsidR="003C1B02" w:rsidRDefault="003C1B02" w:rsidP="003B4453">
      <w:pPr>
        <w:spacing w:line="288" w:lineRule="auto"/>
        <w:jc w:val="both"/>
        <w:rPr>
          <w:sz w:val="22"/>
          <w:szCs w:val="22"/>
        </w:rPr>
      </w:pPr>
    </w:p>
    <w:p w14:paraId="4FC98D1B" w14:textId="77777777" w:rsidR="003C1B02" w:rsidRDefault="003C1B02" w:rsidP="003B4453">
      <w:pPr>
        <w:spacing w:line="288" w:lineRule="auto"/>
        <w:jc w:val="both"/>
        <w:rPr>
          <w:sz w:val="22"/>
          <w:szCs w:val="22"/>
        </w:rPr>
      </w:pPr>
    </w:p>
    <w:p w14:paraId="023731D5" w14:textId="77777777" w:rsidR="003C1B02" w:rsidRDefault="003C1B02" w:rsidP="003B4453">
      <w:pPr>
        <w:spacing w:line="288" w:lineRule="auto"/>
        <w:jc w:val="both"/>
        <w:rPr>
          <w:sz w:val="22"/>
          <w:szCs w:val="22"/>
        </w:rPr>
      </w:pPr>
    </w:p>
    <w:p w14:paraId="1A7F76DF" w14:textId="0BEB88A3" w:rsidR="000872C6" w:rsidRDefault="007752E5" w:rsidP="000872C6">
      <w:pPr>
        <w:pStyle w:val="Naslov2"/>
        <w:sectPr w:rsidR="000872C6" w:rsidSect="00287369">
          <w:pgSz w:w="11906" w:h="16838" w:code="9"/>
          <w:pgMar w:top="1418" w:right="1134" w:bottom="1134" w:left="1134" w:header="567" w:footer="567" w:gutter="0"/>
          <w:cols w:space="708"/>
          <w:titlePg/>
          <w:docGrid w:linePitch="360"/>
        </w:sectPr>
      </w:pPr>
      <w:bookmarkStart w:id="71" w:name="_Toc192494838"/>
      <w:r>
        <w:t>O</w:t>
      </w:r>
      <w:r w:rsidR="000872C6">
        <w:t>brazci za izpolnitev</w:t>
      </w:r>
      <w:bookmarkEnd w:id="71"/>
      <w:r>
        <w:t>:</w:t>
      </w:r>
    </w:p>
    <w:p w14:paraId="27000F39" w14:textId="77777777" w:rsidR="000872C6" w:rsidRDefault="000872C6" w:rsidP="000872C6">
      <w:pPr>
        <w:jc w:val="right"/>
        <w:rPr>
          <w:rFonts w:ascii="Calibri" w:hAnsi="Calibri" w:cs="Calibri"/>
          <w:b/>
          <w:sz w:val="22"/>
          <w:szCs w:val="22"/>
          <w:lang w:eastAsia="sl-SI"/>
        </w:rPr>
      </w:pPr>
      <w:r w:rsidRPr="002C3AAF">
        <w:rPr>
          <w:rFonts w:ascii="Calibri" w:hAnsi="Calibri" w:cs="Calibri"/>
          <w:b/>
          <w:sz w:val="22"/>
          <w:szCs w:val="22"/>
          <w:lang w:eastAsia="sl-SI"/>
        </w:rPr>
        <w:lastRenderedPageBreak/>
        <w:t>PRILOGA 1</w:t>
      </w:r>
    </w:p>
    <w:p w14:paraId="4854CFC1" w14:textId="77777777" w:rsidR="00E60D69" w:rsidRPr="00521A97" w:rsidRDefault="00E60D69" w:rsidP="00E60D69">
      <w:pPr>
        <w:pStyle w:val="Naslov1"/>
        <w:spacing w:before="240"/>
        <w:jc w:val="center"/>
      </w:pPr>
      <w:bookmarkStart w:id="72" w:name="_Toc53729954"/>
      <w:bookmarkStart w:id="73" w:name="_Toc192494839"/>
      <w:r>
        <w:t>PONUDBA</w:t>
      </w:r>
      <w:bookmarkEnd w:id="72"/>
      <w:bookmarkEnd w:id="73"/>
    </w:p>
    <w:p w14:paraId="78B2F4FA" w14:textId="77777777" w:rsidR="00E60D69" w:rsidRDefault="00E60D69" w:rsidP="00557D0B">
      <w:pPr>
        <w:pStyle w:val="Naslov3"/>
        <w:numPr>
          <w:ilvl w:val="0"/>
          <w:numId w:val="25"/>
        </w:numPr>
        <w:spacing w:line="312" w:lineRule="auto"/>
        <w:ind w:left="426"/>
      </w:pPr>
      <w:bookmarkStart w:id="74" w:name="_Toc53729955"/>
      <w:bookmarkStart w:id="75" w:name="_Toc192494840"/>
      <w:r>
        <w:t>PONUDBA</w:t>
      </w:r>
      <w:bookmarkEnd w:id="74"/>
      <w:bookmarkEnd w:id="75"/>
      <w:r>
        <w:t xml:space="preserve"> </w:t>
      </w:r>
    </w:p>
    <w:p w14:paraId="385B982E" w14:textId="77777777" w:rsidR="00515D06" w:rsidRDefault="00E60D69" w:rsidP="00B84811">
      <w:pPr>
        <w:spacing w:before="120" w:after="120"/>
      </w:pPr>
      <w:r>
        <w:t>Ponudbo za javno naročilo</w:t>
      </w:r>
      <w:r w:rsidR="00515D06">
        <w:t>:</w:t>
      </w:r>
    </w:p>
    <w:p w14:paraId="256C094E" w14:textId="29B014D8" w:rsidR="00515D06" w:rsidRDefault="00E60D69" w:rsidP="00B84811">
      <w:pPr>
        <w:spacing w:before="120" w:after="120"/>
        <w:rPr>
          <w:b/>
        </w:rPr>
      </w:pPr>
      <w:r>
        <w:t xml:space="preserve"> </w:t>
      </w:r>
      <w:r w:rsidRPr="00203E48">
        <w:rPr>
          <w:b/>
        </w:rPr>
        <w:t>»</w:t>
      </w:r>
      <w:r w:rsidR="003B164B" w:rsidRPr="003B164B">
        <w:rPr>
          <w:rFonts w:cstheme="minorHAnsi"/>
          <w:b/>
        </w:rPr>
        <w:t xml:space="preserve">Izbor izvajalca za storitve obveznega revidiranja </w:t>
      </w:r>
      <w:r w:rsidR="000A3F36">
        <w:rPr>
          <w:rFonts w:cstheme="minorHAnsi"/>
          <w:b/>
        </w:rPr>
        <w:t xml:space="preserve">računovodskih izkazov </w:t>
      </w:r>
      <w:r w:rsidR="003B164B" w:rsidRPr="003B164B">
        <w:rPr>
          <w:rFonts w:cstheme="minorHAnsi"/>
          <w:b/>
        </w:rPr>
        <w:t>Kapitalske družbe, d. d., Skupine Kapitalska družba in Modre zavarovalnice, d. d., ter skladov v upravljanju  Kapitalske družbe, d. d., in Modre zavarovalnice, d. d., za poslovna leta 202</w:t>
      </w:r>
      <w:r w:rsidR="000A3F36">
        <w:rPr>
          <w:rFonts w:cstheme="minorHAnsi"/>
          <w:b/>
        </w:rPr>
        <w:t>5</w:t>
      </w:r>
      <w:r w:rsidR="003B164B" w:rsidRPr="003B164B">
        <w:rPr>
          <w:rFonts w:cstheme="minorHAnsi"/>
          <w:b/>
        </w:rPr>
        <w:t>, 202</w:t>
      </w:r>
      <w:r w:rsidR="000A3F36">
        <w:rPr>
          <w:rFonts w:cstheme="minorHAnsi"/>
          <w:b/>
        </w:rPr>
        <w:t>6</w:t>
      </w:r>
      <w:r w:rsidR="003B164B" w:rsidRPr="003B164B">
        <w:rPr>
          <w:rFonts w:cstheme="minorHAnsi"/>
          <w:b/>
        </w:rPr>
        <w:t xml:space="preserve"> in 202</w:t>
      </w:r>
      <w:r w:rsidR="000A3F36">
        <w:rPr>
          <w:rFonts w:cstheme="minorHAnsi"/>
          <w:b/>
        </w:rPr>
        <w:t>7</w:t>
      </w:r>
      <w:r w:rsidR="00515D06">
        <w:rPr>
          <w:b/>
        </w:rPr>
        <w:t>«,</w:t>
      </w:r>
    </w:p>
    <w:p w14:paraId="44512628" w14:textId="4DB8E3BA" w:rsidR="00515D06" w:rsidRPr="00515D06" w:rsidRDefault="00515D06" w:rsidP="00515D06">
      <w:pPr>
        <w:spacing w:before="120" w:after="240" w:line="288" w:lineRule="auto"/>
        <w:jc w:val="both"/>
        <w:rPr>
          <w:rFonts w:cs="Arial"/>
        </w:rPr>
      </w:pPr>
      <w:r w:rsidRPr="00515D06">
        <w:rPr>
          <w:rFonts w:cs="Arial"/>
        </w:rPr>
        <w:t>oziroma za opravljanje revizije Kapitalske družbe pokojninskega in invalidskega zavarovanja, d. d., izkazov Skupine Kapitalska družba, Sklada obveznega dodatnega pokojninskega zavarovanja, revizije poslovanja Modre zavarovalnice, d. d., in rentnih skladov (Kritnega sklada Prvega pokojninskega sklada, Kritnega sklada Modra renta in Kritnega sklada Modra renta II), vzajemnih pokojninskih skladov (Krovnega pokojninskega sklada javnih uslužbencev s podskladi: Dinamični podsklad javnih uslužbencev, Preudarni podsklad javnih uslužbencev in Zajamčeni podsklad javnih uslužbencev, Modrega krovnega pokojninskega sklada s podskladi: Modri dinamični podsklad, Modri preudarni podsklad in Modri zajamčeni podsklad</w:t>
      </w:r>
      <w:r w:rsidR="00B55C21">
        <w:rPr>
          <w:rFonts w:cs="Arial"/>
        </w:rPr>
        <w:t>)</w:t>
      </w:r>
      <w:r w:rsidRPr="00515D06">
        <w:rPr>
          <w:rFonts w:cs="Arial"/>
        </w:rPr>
        <w:t xml:space="preserve"> in Prvega pokojninskega sklada za poslovna leta 202</w:t>
      </w:r>
      <w:r w:rsidR="000A3F36">
        <w:rPr>
          <w:rFonts w:cs="Arial"/>
        </w:rPr>
        <w:t>5</w:t>
      </w:r>
      <w:r w:rsidRPr="00515D06">
        <w:rPr>
          <w:rFonts w:cs="Arial"/>
        </w:rPr>
        <w:t>, 202</w:t>
      </w:r>
      <w:r w:rsidR="000A3F36">
        <w:rPr>
          <w:rFonts w:cs="Arial"/>
        </w:rPr>
        <w:t>6</w:t>
      </w:r>
      <w:r w:rsidRPr="00515D06">
        <w:rPr>
          <w:rFonts w:cs="Arial"/>
        </w:rPr>
        <w:t xml:space="preserve"> in 202</w:t>
      </w:r>
      <w:r w:rsidR="000A3F36">
        <w:rPr>
          <w:rFonts w:cs="Arial"/>
        </w:rPr>
        <w:t>7</w:t>
      </w:r>
      <w:r w:rsidR="00E80DA4">
        <w:rPr>
          <w:rFonts w:cs="Arial"/>
        </w:rPr>
        <w:t>.</w:t>
      </w:r>
      <w:r w:rsidRPr="00515D06">
        <w:rPr>
          <w:rFonts w:cs="Arial"/>
        </w:rPr>
        <w:t xml:space="preserve"> </w:t>
      </w:r>
    </w:p>
    <w:p w14:paraId="046D212C" w14:textId="69AEF21A" w:rsidR="00E60D69" w:rsidRDefault="00E60D69" w:rsidP="00B84811">
      <w:pPr>
        <w:spacing w:before="120" w:after="120"/>
        <w:rPr>
          <w:rFonts w:cs="Arial"/>
        </w:rPr>
      </w:pPr>
      <w:r>
        <w:t xml:space="preserve">z oznako </w:t>
      </w:r>
      <w:r w:rsidR="003B164B">
        <w:rPr>
          <w:b/>
        </w:rPr>
        <w:t>KAD/JN-1/202</w:t>
      </w:r>
      <w:r w:rsidR="000A3F36">
        <w:rPr>
          <w:b/>
        </w:rPr>
        <w:t>5</w:t>
      </w:r>
      <w:r w:rsidR="00092DE0">
        <w:rPr>
          <w:b/>
        </w:rPr>
        <w:t xml:space="preserve"> </w:t>
      </w:r>
      <w:r w:rsidRPr="00203E48">
        <w:rPr>
          <w:rFonts w:cs="Arial"/>
        </w:rPr>
        <w:t>dajemo</w:t>
      </w:r>
    </w:p>
    <w:p w14:paraId="699E3C52" w14:textId="77777777" w:rsidR="00E60D69" w:rsidRPr="0017199D" w:rsidRDefault="00E60D69" w:rsidP="00E60D69">
      <w:pPr>
        <w:spacing w:after="120"/>
      </w:pPr>
      <w:r>
        <w:rPr>
          <w:rFonts w:cs="Arial"/>
        </w:rPr>
        <w:t xml:space="preserve"> (</w:t>
      </w:r>
      <w:r w:rsidRPr="00203E48">
        <w:rPr>
          <w:rFonts w:cs="Arial"/>
          <w:i/>
        </w:rPr>
        <w:t>označite način oddaje ponudbe</w:t>
      </w:r>
      <w:r>
        <w:rPr>
          <w:rFonts w:cs="Arial"/>
        </w:rPr>
        <w:t>)</w:t>
      </w:r>
      <w:r w:rsidRPr="00203E48">
        <w:rPr>
          <w:rFonts w:cs="Arial"/>
        </w:rPr>
        <w:t>:</w:t>
      </w:r>
    </w:p>
    <w:tbl>
      <w:tblPr>
        <w:tblStyle w:val="Tabelamrea"/>
        <w:tblW w:w="0" w:type="auto"/>
        <w:tblBorders>
          <w:top w:val="dotted" w:sz="4" w:space="0" w:color="auto"/>
          <w:left w:val="dotted" w:sz="4" w:space="0" w:color="auto"/>
          <w:bottom w:val="dotted" w:sz="4" w:space="0" w:color="auto"/>
          <w:right w:val="dotted" w:sz="4" w:space="0" w:color="auto"/>
          <w:insideH w:val="none" w:sz="0" w:space="0" w:color="auto"/>
          <w:insideV w:val="dotted" w:sz="4" w:space="0" w:color="auto"/>
        </w:tblBorders>
        <w:tblLook w:val="04A0" w:firstRow="1" w:lastRow="0" w:firstColumn="1" w:lastColumn="0" w:noHBand="0" w:noVBand="1"/>
      </w:tblPr>
      <w:tblGrid>
        <w:gridCol w:w="3020"/>
        <w:gridCol w:w="3020"/>
        <w:gridCol w:w="3020"/>
      </w:tblGrid>
      <w:tr w:rsidR="00E60D69" w:rsidRPr="001F6969" w14:paraId="31AF8721" w14:textId="77777777" w:rsidTr="00F02903">
        <w:tc>
          <w:tcPr>
            <w:tcW w:w="3020" w:type="dxa"/>
          </w:tcPr>
          <w:p w14:paraId="767CFD7D" w14:textId="77777777" w:rsidR="00E60D69" w:rsidRPr="001F6969" w:rsidRDefault="00E60D69" w:rsidP="00F02903">
            <w:pPr>
              <w:spacing w:before="120" w:after="120"/>
              <w:rPr>
                <w:rFonts w:eastAsia="MS Gothic" w:cs="Arial"/>
              </w:rPr>
            </w:pPr>
            <w:r w:rsidRPr="001F6969">
              <w:rPr>
                <w:rFonts w:ascii="Segoe UI Symbol" w:eastAsia="MS Gothic" w:hAnsi="Segoe UI Symbol" w:cs="Segoe UI Symbol"/>
              </w:rPr>
              <w:t>☐</w:t>
            </w:r>
            <w:r w:rsidRPr="001F6969">
              <w:rPr>
                <w:rFonts w:cs="Arial"/>
              </w:rPr>
              <w:t xml:space="preserve"> Samostojno</w:t>
            </w:r>
          </w:p>
        </w:tc>
        <w:tc>
          <w:tcPr>
            <w:tcW w:w="3020" w:type="dxa"/>
            <w:vAlign w:val="center"/>
          </w:tcPr>
          <w:p w14:paraId="34158D3C" w14:textId="77777777" w:rsidR="00E60D69" w:rsidRPr="001F6969" w:rsidRDefault="00E60D69" w:rsidP="00F02903">
            <w:pPr>
              <w:spacing w:before="120" w:after="120"/>
              <w:rPr>
                <w:rFonts w:cs="Arial"/>
              </w:rPr>
            </w:pPr>
            <w:r w:rsidRPr="001F6969">
              <w:rPr>
                <w:rFonts w:ascii="Segoe UI Symbol" w:eastAsia="MS Gothic" w:hAnsi="Segoe UI Symbol" w:cs="Segoe UI Symbol"/>
              </w:rPr>
              <w:t>☐</w:t>
            </w:r>
            <w:r>
              <w:rPr>
                <w:rFonts w:ascii="Segoe UI Symbol" w:eastAsia="MS Gothic" w:hAnsi="Segoe UI Symbol" w:cs="Segoe UI Symbol"/>
              </w:rPr>
              <w:t xml:space="preserve"> </w:t>
            </w:r>
            <w:r w:rsidRPr="001F6969">
              <w:rPr>
                <w:rFonts w:cs="Arial"/>
              </w:rPr>
              <w:t>S skupno ponudbo</w:t>
            </w:r>
          </w:p>
        </w:tc>
        <w:tc>
          <w:tcPr>
            <w:tcW w:w="3020" w:type="dxa"/>
            <w:vAlign w:val="center"/>
          </w:tcPr>
          <w:p w14:paraId="39D81522" w14:textId="77777777" w:rsidR="00E60D69" w:rsidRPr="001F6969" w:rsidRDefault="00E60D69" w:rsidP="00F02903">
            <w:pPr>
              <w:spacing w:before="120" w:after="120"/>
              <w:rPr>
                <w:rFonts w:cs="Arial"/>
              </w:rPr>
            </w:pPr>
            <w:r w:rsidRPr="001F6969">
              <w:rPr>
                <w:rFonts w:ascii="Segoe UI Symbol" w:eastAsia="MS Gothic" w:hAnsi="Segoe UI Symbol" w:cs="Segoe UI Symbol"/>
              </w:rPr>
              <w:t>☐</w:t>
            </w:r>
            <w:r w:rsidRPr="001F6969">
              <w:rPr>
                <w:rFonts w:cs="Arial"/>
              </w:rPr>
              <w:t xml:space="preserve"> S podizvajalcem</w:t>
            </w:r>
          </w:p>
        </w:tc>
      </w:tr>
    </w:tbl>
    <w:p w14:paraId="35DFC54C" w14:textId="77777777" w:rsidR="00E60D69" w:rsidRDefault="00E60D69" w:rsidP="00557D0B">
      <w:pPr>
        <w:pStyle w:val="Naslov3"/>
        <w:numPr>
          <w:ilvl w:val="0"/>
          <w:numId w:val="25"/>
        </w:numPr>
        <w:spacing w:line="312" w:lineRule="auto"/>
        <w:ind w:left="426"/>
      </w:pPr>
      <w:bookmarkStart w:id="76" w:name="_Toc53729956"/>
      <w:bookmarkStart w:id="77" w:name="_Toc192494841"/>
      <w:r>
        <w:t>PODATKI O PONUDNIKIH</w:t>
      </w:r>
      <w:bookmarkEnd w:id="76"/>
      <w:bookmarkEnd w:id="77"/>
    </w:p>
    <w:p w14:paraId="64A0B2F3" w14:textId="77777777" w:rsidR="00E60D69" w:rsidRDefault="00E60D69" w:rsidP="00E60D69">
      <w:pPr>
        <w:pStyle w:val="Naslov4"/>
      </w:pPr>
      <w:r>
        <w:t>2.1 PODATKI O PONUDNIKU</w:t>
      </w:r>
    </w:p>
    <w:p w14:paraId="03FDF2EA" w14:textId="77777777" w:rsidR="00E60D69" w:rsidRPr="000806AD" w:rsidRDefault="00E60D69" w:rsidP="00E60D69">
      <w:pPr>
        <w:pStyle w:val="Naslov5"/>
        <w:rPr>
          <w:sz w:val="24"/>
          <w:szCs w:val="24"/>
        </w:rPr>
      </w:pPr>
      <w:r w:rsidRPr="000806AD">
        <w:rPr>
          <w:sz w:val="24"/>
          <w:szCs w:val="24"/>
        </w:rPr>
        <w:t xml:space="preserve">2.1.1 </w:t>
      </w:r>
      <w:r>
        <w:rPr>
          <w:sz w:val="24"/>
          <w:szCs w:val="24"/>
        </w:rPr>
        <w:t>Osnovni podatki gospodarskega subjekta</w:t>
      </w:r>
    </w:p>
    <w:tbl>
      <w:tblPr>
        <w:tblStyle w:val="CGPCorpBesediloPoudarek1"/>
        <w:tblW w:w="0" w:type="auto"/>
        <w:tblLook w:val="04A0" w:firstRow="1" w:lastRow="0" w:firstColumn="1" w:lastColumn="0" w:noHBand="0" w:noVBand="1"/>
      </w:tblPr>
      <w:tblGrid>
        <w:gridCol w:w="3114"/>
        <w:gridCol w:w="5946"/>
      </w:tblGrid>
      <w:tr w:rsidR="00E60D69" w:rsidRPr="00E60D69" w14:paraId="49F85F2A" w14:textId="77777777" w:rsidTr="00F0290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14" w:type="dxa"/>
          </w:tcPr>
          <w:p w14:paraId="405CBE4B" w14:textId="77777777" w:rsidR="00E60D69" w:rsidRPr="00E60D69" w:rsidRDefault="00E60D69" w:rsidP="00F02903">
            <w:pPr>
              <w:rPr>
                <w:rFonts w:asciiTheme="majorHAnsi" w:hAnsiTheme="majorHAnsi" w:cstheme="minorHAnsi"/>
                <w:sz w:val="22"/>
              </w:rPr>
            </w:pPr>
            <w:r w:rsidRPr="00E60D69">
              <w:rPr>
                <w:rFonts w:asciiTheme="majorHAnsi" w:hAnsiTheme="majorHAnsi"/>
              </w:rPr>
              <w:t>Podatki o gospodarskem subjektu:</w:t>
            </w:r>
          </w:p>
        </w:tc>
        <w:tc>
          <w:tcPr>
            <w:tcW w:w="5946" w:type="dxa"/>
          </w:tcPr>
          <w:p w14:paraId="40FD216E" w14:textId="77777777" w:rsidR="00E60D69" w:rsidRPr="00E60D69" w:rsidRDefault="00E60D69" w:rsidP="00F02903">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43DDB310" w14:textId="77777777" w:rsidTr="00F02903">
        <w:trPr>
          <w:trHeight w:val="300"/>
        </w:trPr>
        <w:tc>
          <w:tcPr>
            <w:cnfStyle w:val="001000000000" w:firstRow="0" w:lastRow="0" w:firstColumn="1" w:lastColumn="0" w:oddVBand="0" w:evenVBand="0" w:oddHBand="0" w:evenHBand="0" w:firstRowFirstColumn="0" w:firstRowLastColumn="0" w:lastRowFirstColumn="0" w:lastRowLastColumn="0"/>
            <w:tcW w:w="3114" w:type="dxa"/>
          </w:tcPr>
          <w:p w14:paraId="58679ECE" w14:textId="77777777" w:rsidR="00E60D69" w:rsidRPr="00E60D69" w:rsidRDefault="00E60D69" w:rsidP="00F02903">
            <w:pPr>
              <w:rPr>
                <w:rFonts w:asciiTheme="majorHAnsi" w:hAnsiTheme="majorHAnsi"/>
                <w:b w:val="0"/>
              </w:rPr>
            </w:pPr>
            <w:r w:rsidRPr="00E60D69">
              <w:rPr>
                <w:rFonts w:asciiTheme="majorHAnsi" w:hAnsiTheme="majorHAnsi"/>
                <w:b w:val="0"/>
              </w:rPr>
              <w:t>Popoln naziv gospodarskega subjekta:</w:t>
            </w:r>
          </w:p>
        </w:tc>
        <w:tc>
          <w:tcPr>
            <w:tcW w:w="5946" w:type="dxa"/>
          </w:tcPr>
          <w:p w14:paraId="1A4428CB"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E60D69" w:rsidRPr="00E60D69" w14:paraId="5D3A87C0" w14:textId="77777777" w:rsidTr="00F02903">
        <w:trPr>
          <w:trHeight w:val="300"/>
        </w:trPr>
        <w:tc>
          <w:tcPr>
            <w:cnfStyle w:val="001000000000" w:firstRow="0" w:lastRow="0" w:firstColumn="1" w:lastColumn="0" w:oddVBand="0" w:evenVBand="0" w:oddHBand="0" w:evenHBand="0" w:firstRowFirstColumn="0" w:firstRowLastColumn="0" w:lastRowFirstColumn="0" w:lastRowLastColumn="0"/>
            <w:tcW w:w="3114" w:type="dxa"/>
          </w:tcPr>
          <w:p w14:paraId="2B2B32F2" w14:textId="77777777" w:rsidR="00E60D69" w:rsidRPr="00E60D69" w:rsidRDefault="00E60D69" w:rsidP="00F02903">
            <w:pPr>
              <w:rPr>
                <w:rFonts w:asciiTheme="majorHAnsi" w:hAnsiTheme="majorHAnsi"/>
              </w:rPr>
            </w:pPr>
            <w:r w:rsidRPr="00E60D69">
              <w:rPr>
                <w:rFonts w:asciiTheme="majorHAnsi" w:hAnsiTheme="majorHAnsi"/>
                <w:b w:val="0"/>
              </w:rPr>
              <w:t>Skrajšan naziv gospodarskega subjekta:</w:t>
            </w:r>
          </w:p>
        </w:tc>
        <w:tc>
          <w:tcPr>
            <w:tcW w:w="5946" w:type="dxa"/>
          </w:tcPr>
          <w:p w14:paraId="334E485B"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E60D69" w:rsidRPr="00E60D69" w14:paraId="27C24538" w14:textId="77777777" w:rsidTr="00F02903">
        <w:trPr>
          <w:trHeight w:val="337"/>
        </w:trPr>
        <w:tc>
          <w:tcPr>
            <w:cnfStyle w:val="001000000000" w:firstRow="0" w:lastRow="0" w:firstColumn="1" w:lastColumn="0" w:oddVBand="0" w:evenVBand="0" w:oddHBand="0" w:evenHBand="0" w:firstRowFirstColumn="0" w:firstRowLastColumn="0" w:lastRowFirstColumn="0" w:lastRowLastColumn="0"/>
            <w:tcW w:w="3114" w:type="dxa"/>
          </w:tcPr>
          <w:p w14:paraId="2976AF89"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Naslov gospodarskega subjekta:</w:t>
            </w:r>
          </w:p>
        </w:tc>
        <w:tc>
          <w:tcPr>
            <w:tcW w:w="5946" w:type="dxa"/>
          </w:tcPr>
          <w:p w14:paraId="4938EBFE"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597E069F" w14:textId="77777777" w:rsidTr="00F02903">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62E635EE" w14:textId="77777777" w:rsidR="00E60D69" w:rsidRPr="00E60D69" w:rsidRDefault="00E60D69" w:rsidP="00F02903">
            <w:pPr>
              <w:rPr>
                <w:rFonts w:asciiTheme="majorHAnsi" w:hAnsiTheme="majorHAnsi"/>
                <w:b w:val="0"/>
              </w:rPr>
            </w:pPr>
            <w:r w:rsidRPr="00E60D69">
              <w:rPr>
                <w:rFonts w:asciiTheme="majorHAnsi" w:hAnsiTheme="majorHAnsi"/>
                <w:b w:val="0"/>
              </w:rPr>
              <w:t>Identifikacijska številka za DDV:</w:t>
            </w:r>
          </w:p>
        </w:tc>
        <w:tc>
          <w:tcPr>
            <w:tcW w:w="5946" w:type="dxa"/>
          </w:tcPr>
          <w:p w14:paraId="34AFDB54"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E60D69">
              <w:rPr>
                <w:rFonts w:asciiTheme="majorHAnsi" w:hAnsiTheme="majorHAnsi"/>
              </w:rPr>
              <w:t>SI</w:t>
            </w:r>
          </w:p>
        </w:tc>
      </w:tr>
      <w:tr w:rsidR="00E60D69" w:rsidRPr="00E60D69" w14:paraId="010DB40D" w14:textId="77777777" w:rsidTr="00F02903">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52D0EB2F"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Matična številka:</w:t>
            </w:r>
          </w:p>
        </w:tc>
        <w:tc>
          <w:tcPr>
            <w:tcW w:w="5946" w:type="dxa"/>
          </w:tcPr>
          <w:p w14:paraId="33DB59B8"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19BEC29D" w14:textId="77777777" w:rsidTr="00F02903">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05C0FFCA"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Pristojni davčni urad:</w:t>
            </w:r>
          </w:p>
        </w:tc>
        <w:tc>
          <w:tcPr>
            <w:tcW w:w="5946" w:type="dxa"/>
          </w:tcPr>
          <w:p w14:paraId="58218A2D"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7B36D96C" w14:textId="77777777" w:rsidTr="00F02903">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463CC897"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Številka transakcijskega računa:</w:t>
            </w:r>
          </w:p>
        </w:tc>
        <w:tc>
          <w:tcPr>
            <w:tcW w:w="5946" w:type="dxa"/>
          </w:tcPr>
          <w:p w14:paraId="24E8349B"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37375136" w14:textId="77777777" w:rsidTr="00F02903">
        <w:trPr>
          <w:trHeight w:val="318"/>
        </w:trPr>
        <w:tc>
          <w:tcPr>
            <w:cnfStyle w:val="001000000000" w:firstRow="0" w:lastRow="0" w:firstColumn="1" w:lastColumn="0" w:oddVBand="0" w:evenVBand="0" w:oddHBand="0" w:evenHBand="0" w:firstRowFirstColumn="0" w:firstRowLastColumn="0" w:lastRowFirstColumn="0" w:lastRowLastColumn="0"/>
            <w:tcW w:w="3114" w:type="dxa"/>
          </w:tcPr>
          <w:p w14:paraId="02401081"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Telefonska številka:</w:t>
            </w:r>
          </w:p>
        </w:tc>
        <w:tc>
          <w:tcPr>
            <w:tcW w:w="5946" w:type="dxa"/>
          </w:tcPr>
          <w:p w14:paraId="6EC5D989"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6471137E" w14:textId="77777777" w:rsidTr="00F02903">
        <w:trPr>
          <w:trHeight w:val="337"/>
        </w:trPr>
        <w:tc>
          <w:tcPr>
            <w:cnfStyle w:val="001000000000" w:firstRow="0" w:lastRow="0" w:firstColumn="1" w:lastColumn="0" w:oddVBand="0" w:evenVBand="0" w:oddHBand="0" w:evenHBand="0" w:firstRowFirstColumn="0" w:firstRowLastColumn="0" w:lastRowFirstColumn="0" w:lastRowLastColumn="0"/>
            <w:tcW w:w="3114" w:type="dxa"/>
          </w:tcPr>
          <w:p w14:paraId="55BBCE80" w14:textId="77777777" w:rsidR="00E60D69" w:rsidRPr="00E60D69" w:rsidRDefault="00E60D69" w:rsidP="00F02903">
            <w:pPr>
              <w:rPr>
                <w:rFonts w:asciiTheme="majorHAnsi" w:hAnsiTheme="majorHAnsi" w:cstheme="minorHAnsi"/>
                <w:b w:val="0"/>
              </w:rPr>
            </w:pPr>
            <w:r w:rsidRPr="00E60D69">
              <w:rPr>
                <w:rFonts w:asciiTheme="majorHAnsi" w:hAnsiTheme="majorHAnsi"/>
                <w:b w:val="0"/>
              </w:rPr>
              <w:t>E-pošta:</w:t>
            </w:r>
          </w:p>
        </w:tc>
        <w:tc>
          <w:tcPr>
            <w:tcW w:w="5946" w:type="dxa"/>
          </w:tcPr>
          <w:p w14:paraId="20EDF8DE"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sz w:val="22"/>
              </w:rPr>
            </w:pPr>
          </w:p>
        </w:tc>
      </w:tr>
      <w:tr w:rsidR="00E60D69" w:rsidRPr="00E60D69" w14:paraId="7FC5A559" w14:textId="77777777" w:rsidTr="00F02903">
        <w:trPr>
          <w:trHeight w:val="337"/>
        </w:trPr>
        <w:tc>
          <w:tcPr>
            <w:cnfStyle w:val="001000000000" w:firstRow="0" w:lastRow="0" w:firstColumn="1" w:lastColumn="0" w:oddVBand="0" w:evenVBand="0" w:oddHBand="0" w:evenHBand="0" w:firstRowFirstColumn="0" w:firstRowLastColumn="0" w:lastRowFirstColumn="0" w:lastRowLastColumn="0"/>
            <w:tcW w:w="3114" w:type="dxa"/>
          </w:tcPr>
          <w:p w14:paraId="6105C77A" w14:textId="77777777" w:rsidR="00E60D69" w:rsidRPr="00E60D69" w:rsidRDefault="00E60D69" w:rsidP="00F02903">
            <w:pPr>
              <w:rPr>
                <w:rFonts w:asciiTheme="majorHAnsi" w:hAnsiTheme="majorHAnsi"/>
                <w:b w:val="0"/>
              </w:rPr>
            </w:pPr>
            <w:r w:rsidRPr="00E60D69">
              <w:rPr>
                <w:rFonts w:asciiTheme="majorHAnsi" w:hAnsiTheme="majorHAnsi"/>
                <w:b w:val="0"/>
              </w:rPr>
              <w:t>Kontaktna oseba:</w:t>
            </w:r>
          </w:p>
        </w:tc>
        <w:tc>
          <w:tcPr>
            <w:tcW w:w="5946" w:type="dxa"/>
          </w:tcPr>
          <w:p w14:paraId="35C27314" w14:textId="77777777" w:rsidR="00E60D69" w:rsidRPr="00E60D69" w:rsidRDefault="00E60D69"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bl>
    <w:p w14:paraId="5C65346D" w14:textId="77777777" w:rsidR="00E60D69" w:rsidRPr="000806AD" w:rsidRDefault="00E60D69" w:rsidP="00E60D69">
      <w:pPr>
        <w:pStyle w:val="Naslov5"/>
        <w:spacing w:before="240"/>
        <w:rPr>
          <w:sz w:val="24"/>
          <w:szCs w:val="24"/>
        </w:rPr>
      </w:pPr>
      <w:r w:rsidRPr="000806AD">
        <w:rPr>
          <w:sz w:val="24"/>
          <w:szCs w:val="24"/>
        </w:rPr>
        <w:lastRenderedPageBreak/>
        <w:t xml:space="preserve">2.1.2 </w:t>
      </w:r>
      <w:r>
        <w:rPr>
          <w:sz w:val="24"/>
          <w:szCs w:val="24"/>
        </w:rPr>
        <w:t>O</w:t>
      </w:r>
      <w:r w:rsidRPr="000806AD">
        <w:rPr>
          <w:sz w:val="24"/>
          <w:szCs w:val="24"/>
        </w:rPr>
        <w:t>sebe, ki so članice upravnega, vodstvenega ali nadzornega organa gospodarskega subjekta ali ki imajo pooblastila za njegovo zastopanje ali odločanje ali nadzor v njem</w:t>
      </w:r>
    </w:p>
    <w:tbl>
      <w:tblPr>
        <w:tblStyle w:val="CGPCorpBesediloPoudarek1"/>
        <w:tblW w:w="0" w:type="auto"/>
        <w:tblLook w:val="04A0" w:firstRow="1" w:lastRow="0" w:firstColumn="1" w:lastColumn="0" w:noHBand="0" w:noVBand="1"/>
      </w:tblPr>
      <w:tblGrid>
        <w:gridCol w:w="738"/>
        <w:gridCol w:w="2097"/>
        <w:gridCol w:w="1701"/>
        <w:gridCol w:w="3710"/>
        <w:gridCol w:w="1392"/>
      </w:tblGrid>
      <w:tr w:rsidR="00E60D69" w:rsidRPr="00E60D69" w14:paraId="3857ED3D"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3199256C"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rPr>
              <w:t>Zap. št.</w:t>
            </w:r>
          </w:p>
        </w:tc>
        <w:tc>
          <w:tcPr>
            <w:tcW w:w="2097" w:type="dxa"/>
          </w:tcPr>
          <w:p w14:paraId="5B3D6252"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1701" w:type="dxa"/>
          </w:tcPr>
          <w:p w14:paraId="5CF1C592"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rPr>
            </w:pPr>
            <w:r w:rsidRPr="00E60D69">
              <w:rPr>
                <w:rFonts w:asciiTheme="majorHAnsi" w:eastAsia="Calibri" w:hAnsiTheme="majorHAnsi"/>
              </w:rPr>
              <w:t>Datum rojstva</w:t>
            </w:r>
          </w:p>
        </w:tc>
        <w:tc>
          <w:tcPr>
            <w:tcW w:w="3710" w:type="dxa"/>
          </w:tcPr>
          <w:p w14:paraId="42354D74"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Naslov</w:t>
            </w:r>
          </w:p>
        </w:tc>
        <w:tc>
          <w:tcPr>
            <w:tcW w:w="1392" w:type="dxa"/>
          </w:tcPr>
          <w:p w14:paraId="11E925B3"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r>
      <w:tr w:rsidR="00E60D69" w:rsidRPr="00E60D69" w14:paraId="2972EE6D"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20351341"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1.</w:t>
            </w:r>
          </w:p>
        </w:tc>
        <w:tc>
          <w:tcPr>
            <w:tcW w:w="2097" w:type="dxa"/>
          </w:tcPr>
          <w:p w14:paraId="2F307324"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70BDED5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41470476"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5C830565"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37451E56"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3931934E"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2.</w:t>
            </w:r>
          </w:p>
        </w:tc>
        <w:tc>
          <w:tcPr>
            <w:tcW w:w="2097" w:type="dxa"/>
          </w:tcPr>
          <w:p w14:paraId="3DECEAA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44F30845"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3A9125B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6D60D7D6"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3D9D4E2A"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71A98ACD"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3.</w:t>
            </w:r>
          </w:p>
        </w:tc>
        <w:tc>
          <w:tcPr>
            <w:tcW w:w="2097" w:type="dxa"/>
          </w:tcPr>
          <w:p w14:paraId="103ED835"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55F914F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4FA5110E"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0A8C2613"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5A14BC6E"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56CC81FD"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4.</w:t>
            </w:r>
          </w:p>
        </w:tc>
        <w:tc>
          <w:tcPr>
            <w:tcW w:w="2097" w:type="dxa"/>
          </w:tcPr>
          <w:p w14:paraId="7EA3B3DA"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6937B671"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195EFDD2"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6C3C22ED"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3E3F4ADB"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688DBC2C"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5.</w:t>
            </w:r>
          </w:p>
        </w:tc>
        <w:tc>
          <w:tcPr>
            <w:tcW w:w="2097" w:type="dxa"/>
          </w:tcPr>
          <w:p w14:paraId="2078D9A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701" w:type="dxa"/>
          </w:tcPr>
          <w:p w14:paraId="5741895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710" w:type="dxa"/>
          </w:tcPr>
          <w:p w14:paraId="083ED3FB"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92" w:type="dxa"/>
          </w:tcPr>
          <w:p w14:paraId="6D5703F2"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1D279BC9" w14:textId="77777777" w:rsidR="00E60D69" w:rsidRPr="00C64DD6" w:rsidRDefault="00E60D69" w:rsidP="00E60D69">
      <w:pPr>
        <w:spacing w:before="240"/>
        <w:rPr>
          <w:rFonts w:asciiTheme="majorHAnsi" w:eastAsiaTheme="majorEastAsia" w:hAnsiTheme="majorHAnsi" w:cstheme="majorBidi"/>
          <w:i/>
          <w:color w:val="9C313B"/>
          <w:sz w:val="24"/>
          <w:szCs w:val="24"/>
        </w:rPr>
      </w:pPr>
      <w:r w:rsidRPr="00C64DD6">
        <w:rPr>
          <w:rFonts w:asciiTheme="majorHAnsi" w:eastAsiaTheme="majorEastAsia" w:hAnsiTheme="majorHAnsi" w:cstheme="majorBidi"/>
          <w:i/>
          <w:color w:val="9C313B"/>
          <w:sz w:val="24"/>
          <w:szCs w:val="24"/>
        </w:rPr>
        <w:t>2.1.3 Podpisniki pogodbe z navedbo funkcije ter navedbo ali so samostojni oziroma kolektivni podpisniki</w:t>
      </w:r>
    </w:p>
    <w:p w14:paraId="13903AE6" w14:textId="77777777" w:rsidR="00E60D69" w:rsidRPr="00521A97" w:rsidRDefault="00E60D69" w:rsidP="00E60D69">
      <w:pPr>
        <w:pStyle w:val="Odstavekseznama"/>
        <w:ind w:left="360"/>
        <w:rPr>
          <w:rFonts w:asciiTheme="majorHAnsi" w:eastAsiaTheme="majorEastAsia" w:hAnsiTheme="majorHAnsi" w:cstheme="majorBidi"/>
          <w:i/>
          <w:color w:val="9C313B"/>
          <w:sz w:val="24"/>
          <w:szCs w:val="24"/>
        </w:rPr>
      </w:pPr>
    </w:p>
    <w:tbl>
      <w:tblPr>
        <w:tblStyle w:val="CGPCorpBesediloPoudarek1"/>
        <w:tblW w:w="0" w:type="auto"/>
        <w:tblLook w:val="04A0" w:firstRow="1" w:lastRow="0" w:firstColumn="1" w:lastColumn="0" w:noHBand="0" w:noVBand="1"/>
      </w:tblPr>
      <w:tblGrid>
        <w:gridCol w:w="950"/>
        <w:gridCol w:w="3569"/>
        <w:gridCol w:w="2267"/>
        <w:gridCol w:w="2274"/>
      </w:tblGrid>
      <w:tr w:rsidR="00E60D69" w:rsidRPr="00E60D69" w14:paraId="3520D4DD"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Pr>
          <w:p w14:paraId="1F304AF8" w14:textId="77777777" w:rsidR="00E60D69" w:rsidRPr="00E60D69" w:rsidRDefault="00E60D69" w:rsidP="00F02903">
            <w:pPr>
              <w:spacing w:before="60" w:after="60"/>
              <w:rPr>
                <w:rFonts w:asciiTheme="majorHAnsi" w:eastAsia="Calibri" w:hAnsiTheme="majorHAnsi"/>
                <w:b w:val="0"/>
              </w:rPr>
            </w:pPr>
            <w:r w:rsidRPr="00E60D69">
              <w:rPr>
                <w:rFonts w:asciiTheme="majorHAnsi" w:eastAsia="Calibri" w:hAnsiTheme="majorHAnsi"/>
              </w:rPr>
              <w:t>Zap. št.</w:t>
            </w:r>
          </w:p>
        </w:tc>
        <w:tc>
          <w:tcPr>
            <w:tcW w:w="3569" w:type="dxa"/>
          </w:tcPr>
          <w:p w14:paraId="1AB8D587"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2267" w:type="dxa"/>
          </w:tcPr>
          <w:p w14:paraId="3FE44FD2"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c>
          <w:tcPr>
            <w:tcW w:w="2274" w:type="dxa"/>
          </w:tcPr>
          <w:p w14:paraId="34D6F279"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Vrsta podpisnika</w:t>
            </w:r>
          </w:p>
        </w:tc>
      </w:tr>
      <w:tr w:rsidR="00E60D69" w:rsidRPr="00E60D69" w14:paraId="47F931C0"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4792F202"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1.</w:t>
            </w:r>
          </w:p>
        </w:tc>
        <w:tc>
          <w:tcPr>
            <w:tcW w:w="3569" w:type="dxa"/>
          </w:tcPr>
          <w:p w14:paraId="6B5B1AC1"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211E4AC3"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2226DD01"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01371C6F"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3DF66A0B"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2.</w:t>
            </w:r>
          </w:p>
        </w:tc>
        <w:tc>
          <w:tcPr>
            <w:tcW w:w="3569" w:type="dxa"/>
          </w:tcPr>
          <w:p w14:paraId="314EF2ED"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3CCA3A27"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3525ABA8"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1F8C23AA"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3A4A7DFB"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3.</w:t>
            </w:r>
          </w:p>
        </w:tc>
        <w:tc>
          <w:tcPr>
            <w:tcW w:w="3569" w:type="dxa"/>
          </w:tcPr>
          <w:p w14:paraId="56CFCDBD"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7D14C2DE"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2084BE7A"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3C819093"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5E410653"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4.</w:t>
            </w:r>
          </w:p>
        </w:tc>
        <w:tc>
          <w:tcPr>
            <w:tcW w:w="3569" w:type="dxa"/>
          </w:tcPr>
          <w:p w14:paraId="7F9C889F"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3332403C"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29D71D08"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51943AFB" w14:textId="77777777" w:rsidR="00E60D69" w:rsidRDefault="00E60D69" w:rsidP="00E60D69">
      <w:pPr>
        <w:rPr>
          <w:b/>
          <w:bCs/>
        </w:rPr>
      </w:pPr>
    </w:p>
    <w:p w14:paraId="3EA79862" w14:textId="77777777" w:rsidR="00E60D69" w:rsidRDefault="00E60D69" w:rsidP="00E60D69">
      <w:pPr>
        <w:pStyle w:val="Naslov4"/>
      </w:pPr>
      <w:r>
        <w:t>2.2 SKUPNA PONUDBA</w:t>
      </w:r>
      <w:r>
        <w:rPr>
          <w:rStyle w:val="Sprotnaopomba-sklic"/>
        </w:rPr>
        <w:footnoteReference w:id="1"/>
      </w:r>
    </w:p>
    <w:p w14:paraId="3E8DC257" w14:textId="2391E1E0" w:rsidR="00E60D69" w:rsidRDefault="00E60D69" w:rsidP="00E60D69">
      <w:pPr>
        <w:spacing w:before="120"/>
        <w:rPr>
          <w:rFonts w:cs="Arial"/>
        </w:rPr>
      </w:pPr>
      <w:r w:rsidRPr="0006106C">
        <w:t xml:space="preserve">Pri javnem naročilu z oznako </w:t>
      </w:r>
      <w:r w:rsidR="003B164B">
        <w:rPr>
          <w:rFonts w:cs="Arial"/>
          <w:b/>
        </w:rPr>
        <w:t>KAD/JN-1/202</w:t>
      </w:r>
      <w:r w:rsidR="000A3F36">
        <w:rPr>
          <w:rFonts w:cs="Arial"/>
          <w:b/>
        </w:rPr>
        <w:t>5</w:t>
      </w:r>
      <w:r>
        <w:rPr>
          <w:rFonts w:cs="Arial"/>
        </w:rPr>
        <w:t xml:space="preserve"> </w:t>
      </w:r>
      <w:r w:rsidRPr="0006106C">
        <w:rPr>
          <w:rFonts w:cs="Arial"/>
        </w:rPr>
        <w:t>sodelujemo naslednji gospodarski subjekti:</w:t>
      </w:r>
    </w:p>
    <w:tbl>
      <w:tblPr>
        <w:tblStyle w:val="CGPCorpBesediloPoudarek1"/>
        <w:tblW w:w="0" w:type="auto"/>
        <w:jc w:val="left"/>
        <w:tblInd w:w="431" w:type="dxa"/>
        <w:tblLook w:val="04A0" w:firstRow="1" w:lastRow="0" w:firstColumn="1" w:lastColumn="0" w:noHBand="0" w:noVBand="1"/>
      </w:tblPr>
      <w:tblGrid>
        <w:gridCol w:w="950"/>
        <w:gridCol w:w="7839"/>
      </w:tblGrid>
      <w:tr w:rsidR="00E60D69" w:rsidRPr="00E60D69" w14:paraId="31C90D3E" w14:textId="77777777" w:rsidTr="00F02903">
        <w:trPr>
          <w:cnfStyle w:val="100000000000" w:firstRow="1" w:lastRow="0" w:firstColumn="0" w:lastColumn="0" w:oddVBand="0" w:evenVBand="0" w:oddHBand="0" w:evenHBand="0" w:firstRowFirstColumn="0" w:firstRowLastColumn="0" w:lastRowFirstColumn="0" w:lastRowLastColumn="0"/>
          <w:jc w:val="left"/>
        </w:trPr>
        <w:tc>
          <w:tcPr>
            <w:cnfStyle w:val="001000000000" w:firstRow="0" w:lastRow="0" w:firstColumn="1" w:lastColumn="0" w:oddVBand="0" w:evenVBand="0" w:oddHBand="0" w:evenHBand="0" w:firstRowFirstColumn="0" w:firstRowLastColumn="0" w:lastRowFirstColumn="0" w:lastRowLastColumn="0"/>
            <w:tcW w:w="950" w:type="dxa"/>
          </w:tcPr>
          <w:p w14:paraId="5F655C2B" w14:textId="77777777" w:rsidR="00E60D69" w:rsidRPr="00E60D69" w:rsidRDefault="00E60D69" w:rsidP="00F02903">
            <w:pPr>
              <w:spacing w:before="60" w:after="60"/>
              <w:rPr>
                <w:rFonts w:asciiTheme="majorHAnsi" w:eastAsia="Calibri" w:hAnsiTheme="majorHAnsi"/>
                <w:b w:val="0"/>
              </w:rPr>
            </w:pPr>
            <w:r w:rsidRPr="00E60D69">
              <w:rPr>
                <w:rFonts w:asciiTheme="majorHAnsi" w:eastAsia="Calibri" w:hAnsiTheme="majorHAnsi"/>
              </w:rPr>
              <w:t>Zap. št.</w:t>
            </w:r>
          </w:p>
        </w:tc>
        <w:tc>
          <w:tcPr>
            <w:tcW w:w="7839" w:type="dxa"/>
          </w:tcPr>
          <w:p w14:paraId="4E8DD249"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Naziv gospodarskega subjekta</w:t>
            </w:r>
          </w:p>
        </w:tc>
      </w:tr>
      <w:tr w:rsidR="00E60D69" w:rsidRPr="00E60D69" w14:paraId="4584BE22" w14:textId="77777777" w:rsidTr="00F02903">
        <w:trPr>
          <w:jc w:val="left"/>
        </w:trPr>
        <w:tc>
          <w:tcPr>
            <w:cnfStyle w:val="001000000000" w:firstRow="0" w:lastRow="0" w:firstColumn="1" w:lastColumn="0" w:oddVBand="0" w:evenVBand="0" w:oddHBand="0" w:evenHBand="0" w:firstRowFirstColumn="0" w:firstRowLastColumn="0" w:lastRowFirstColumn="0" w:lastRowLastColumn="0"/>
            <w:tcW w:w="950" w:type="dxa"/>
          </w:tcPr>
          <w:p w14:paraId="090DCB62"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1.</w:t>
            </w:r>
          </w:p>
        </w:tc>
        <w:tc>
          <w:tcPr>
            <w:tcW w:w="7839" w:type="dxa"/>
          </w:tcPr>
          <w:p w14:paraId="7140297E"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0E5FE073" w14:textId="77777777" w:rsidTr="00F02903">
        <w:trPr>
          <w:jc w:val="left"/>
        </w:trPr>
        <w:tc>
          <w:tcPr>
            <w:cnfStyle w:val="001000000000" w:firstRow="0" w:lastRow="0" w:firstColumn="1" w:lastColumn="0" w:oddVBand="0" w:evenVBand="0" w:oddHBand="0" w:evenHBand="0" w:firstRowFirstColumn="0" w:firstRowLastColumn="0" w:lastRowFirstColumn="0" w:lastRowLastColumn="0"/>
            <w:tcW w:w="950" w:type="dxa"/>
          </w:tcPr>
          <w:p w14:paraId="107F05D5"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2.</w:t>
            </w:r>
          </w:p>
        </w:tc>
        <w:tc>
          <w:tcPr>
            <w:tcW w:w="7839" w:type="dxa"/>
          </w:tcPr>
          <w:p w14:paraId="740F69EF"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6A73B13B" w14:textId="77777777" w:rsidTr="00F02903">
        <w:trPr>
          <w:jc w:val="left"/>
        </w:trPr>
        <w:tc>
          <w:tcPr>
            <w:cnfStyle w:val="001000000000" w:firstRow="0" w:lastRow="0" w:firstColumn="1" w:lastColumn="0" w:oddVBand="0" w:evenVBand="0" w:oddHBand="0" w:evenHBand="0" w:firstRowFirstColumn="0" w:firstRowLastColumn="0" w:lastRowFirstColumn="0" w:lastRowLastColumn="0"/>
            <w:tcW w:w="950" w:type="dxa"/>
          </w:tcPr>
          <w:p w14:paraId="0F32618A"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3.</w:t>
            </w:r>
          </w:p>
        </w:tc>
        <w:tc>
          <w:tcPr>
            <w:tcW w:w="7839" w:type="dxa"/>
          </w:tcPr>
          <w:p w14:paraId="1AD4A2BB"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41C8D56D" w14:textId="77777777" w:rsidTr="00F02903">
        <w:trPr>
          <w:jc w:val="left"/>
        </w:trPr>
        <w:tc>
          <w:tcPr>
            <w:cnfStyle w:val="001000000000" w:firstRow="0" w:lastRow="0" w:firstColumn="1" w:lastColumn="0" w:oddVBand="0" w:evenVBand="0" w:oddHBand="0" w:evenHBand="0" w:firstRowFirstColumn="0" w:firstRowLastColumn="0" w:lastRowFirstColumn="0" w:lastRowLastColumn="0"/>
            <w:tcW w:w="950" w:type="dxa"/>
          </w:tcPr>
          <w:p w14:paraId="73630158"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4.</w:t>
            </w:r>
          </w:p>
        </w:tc>
        <w:tc>
          <w:tcPr>
            <w:tcW w:w="7839" w:type="dxa"/>
          </w:tcPr>
          <w:p w14:paraId="38376FCD"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50B09B27" w14:textId="77777777" w:rsidR="00E60D69" w:rsidRPr="0006106C" w:rsidRDefault="00E60D69" w:rsidP="00E60D69">
      <w:pPr>
        <w:spacing w:before="240"/>
        <w:rPr>
          <w:rFonts w:cs="Arial"/>
        </w:rPr>
      </w:pPr>
      <w:r>
        <w:rPr>
          <w:rFonts w:cs="Arial"/>
        </w:rPr>
        <w:t xml:space="preserve">Naročnik naj v fazi do </w:t>
      </w:r>
      <w:r w:rsidRPr="0006106C">
        <w:t>izdaje odločitve o oddaji naročila vse dokumente naslavlja na</w:t>
      </w:r>
      <w:r>
        <w:t>:</w:t>
      </w:r>
    </w:p>
    <w:p w14:paraId="223CF7DE" w14:textId="77777777" w:rsidR="00E60D69" w:rsidRDefault="00E60D69" w:rsidP="00E60D69">
      <w:pPr>
        <w:tabs>
          <w:tab w:val="left" w:pos="567"/>
        </w:tabs>
      </w:pPr>
      <w:r w:rsidRPr="001F6969">
        <w:rPr>
          <w:rFonts w:ascii="Segoe UI Symbol" w:eastAsia="MS Gothic" w:hAnsi="Segoe UI Symbol" w:cs="Segoe UI Symbol"/>
        </w:rPr>
        <w:t>☐</w:t>
      </w:r>
      <w:r w:rsidRPr="001F6969">
        <w:rPr>
          <w:rFonts w:cs="Arial"/>
        </w:rPr>
        <w:t xml:space="preserve"> </w:t>
      </w:r>
      <w:r>
        <w:rPr>
          <w:rFonts w:cs="Arial"/>
        </w:rPr>
        <w:t xml:space="preserve">  </w:t>
      </w:r>
      <w:r w:rsidRPr="0006106C">
        <w:t>en</w:t>
      </w:r>
      <w:r>
        <w:t xml:space="preserve">ega ponudnika iz skupne ponudbe </w:t>
      </w:r>
      <w:r w:rsidRPr="0006106C">
        <w:t>in sicer</w:t>
      </w:r>
      <w:r>
        <w:t>:</w:t>
      </w:r>
    </w:p>
    <w:p w14:paraId="59FD5280" w14:textId="77777777" w:rsidR="007F33B1" w:rsidRDefault="007F33B1" w:rsidP="00E60D69">
      <w:pPr>
        <w:tabs>
          <w:tab w:val="left" w:pos="567"/>
        </w:tabs>
      </w:pPr>
    </w:p>
    <w:p w14:paraId="17FDCB2E" w14:textId="77777777" w:rsidR="00E60D69" w:rsidRDefault="00E60D69" w:rsidP="00E60D69">
      <w:pPr>
        <w:tabs>
          <w:tab w:val="left" w:pos="567"/>
        </w:tabs>
      </w:pPr>
      <w:r>
        <w:t>________________________________________________________________</w:t>
      </w:r>
    </w:p>
    <w:p w14:paraId="7E685AC8" w14:textId="77777777" w:rsidR="00E60D69" w:rsidRDefault="00E60D69" w:rsidP="00E60D69">
      <w:pPr>
        <w:tabs>
          <w:tab w:val="left" w:pos="567"/>
        </w:tabs>
        <w:rPr>
          <w:i/>
          <w:sz w:val="24"/>
          <w:szCs w:val="24"/>
          <w:vertAlign w:val="superscript"/>
        </w:rPr>
      </w:pPr>
      <w:r w:rsidRPr="00D21A57">
        <w:rPr>
          <w:i/>
          <w:sz w:val="24"/>
          <w:szCs w:val="24"/>
          <w:vertAlign w:val="superscript"/>
        </w:rPr>
        <w:t>(navesti firmo in naslov gospodarskega subjekta)</w:t>
      </w:r>
    </w:p>
    <w:p w14:paraId="12AF8188" w14:textId="77777777" w:rsidR="007F33B1" w:rsidRPr="00D21A57" w:rsidRDefault="007F33B1" w:rsidP="00E60D69">
      <w:pPr>
        <w:tabs>
          <w:tab w:val="left" w:pos="567"/>
        </w:tabs>
        <w:rPr>
          <w:sz w:val="24"/>
          <w:szCs w:val="24"/>
          <w:u w:val="single"/>
          <w:vertAlign w:val="superscript"/>
        </w:rPr>
      </w:pPr>
    </w:p>
    <w:p w14:paraId="046F97E8" w14:textId="77777777" w:rsidR="00E60D69" w:rsidRDefault="00E60D69" w:rsidP="00E60D69">
      <w:pPr>
        <w:ind w:left="482" w:hanging="482"/>
      </w:pPr>
      <w:r w:rsidRPr="001F6969">
        <w:rPr>
          <w:rFonts w:ascii="Segoe UI Symbol" w:eastAsia="MS Gothic" w:hAnsi="Segoe UI Symbol" w:cs="Segoe UI Symbol"/>
        </w:rPr>
        <w:t>☐</w:t>
      </w:r>
      <w:r w:rsidRPr="001F6969">
        <w:rPr>
          <w:rFonts w:cs="Arial"/>
        </w:rPr>
        <w:t xml:space="preserve"> </w:t>
      </w:r>
      <w:r>
        <w:rPr>
          <w:rFonts w:cs="Arial"/>
        </w:rPr>
        <w:t xml:space="preserve"> </w:t>
      </w:r>
      <w:r w:rsidRPr="0006106C">
        <w:t>na vse gospoda</w:t>
      </w:r>
      <w:r>
        <w:t>rske subjekta iz skupne ponudbe</w:t>
      </w:r>
      <w:r w:rsidRPr="0006106C">
        <w:t>.</w:t>
      </w:r>
    </w:p>
    <w:p w14:paraId="11156571" w14:textId="77777777" w:rsidR="007F33B1" w:rsidRDefault="007F33B1" w:rsidP="00E60D69">
      <w:pPr>
        <w:ind w:left="482" w:hanging="482"/>
      </w:pPr>
    </w:p>
    <w:p w14:paraId="6C37093D" w14:textId="77777777" w:rsidR="007F33B1" w:rsidRDefault="007F33B1" w:rsidP="00E60D69">
      <w:pPr>
        <w:ind w:left="482" w:hanging="482"/>
      </w:pPr>
    </w:p>
    <w:p w14:paraId="0742959C" w14:textId="77777777" w:rsidR="007F33B1" w:rsidRDefault="007F33B1" w:rsidP="00E60D69">
      <w:pPr>
        <w:ind w:left="482" w:hanging="482"/>
      </w:pPr>
    </w:p>
    <w:p w14:paraId="48234C76" w14:textId="77777777" w:rsidR="00E60D69" w:rsidRPr="00C95C93" w:rsidRDefault="00E60D69" w:rsidP="00E60D69">
      <w:pPr>
        <w:pStyle w:val="Naslov5"/>
      </w:pPr>
      <w:r w:rsidRPr="00D21A57">
        <w:lastRenderedPageBreak/>
        <w:t xml:space="preserve">2.2.1 </w:t>
      </w:r>
      <w:r>
        <w:t>O</w:t>
      </w:r>
      <w:r w:rsidRPr="00D21A57">
        <w:t>snovni podatki gospodarskega subjekta iz skupne ponudbe</w:t>
      </w:r>
    </w:p>
    <w:tbl>
      <w:tblPr>
        <w:tblStyle w:val="CGPCorpBesediloPoudarek1"/>
        <w:tblW w:w="9072" w:type="dxa"/>
        <w:tblLayout w:type="fixed"/>
        <w:tblLook w:val="0000" w:firstRow="0" w:lastRow="0" w:firstColumn="0" w:lastColumn="0" w:noHBand="0" w:noVBand="0"/>
      </w:tblPr>
      <w:tblGrid>
        <w:gridCol w:w="3426"/>
        <w:gridCol w:w="5646"/>
      </w:tblGrid>
      <w:tr w:rsidR="00E60D69" w:rsidRPr="00E60D69" w14:paraId="1061185C" w14:textId="77777777" w:rsidTr="00F02903">
        <w:trPr>
          <w:trHeight w:val="397"/>
        </w:trPr>
        <w:tc>
          <w:tcPr>
            <w:tcW w:w="3426" w:type="dxa"/>
          </w:tcPr>
          <w:p w14:paraId="0D393904" w14:textId="77777777" w:rsidR="00E60D69" w:rsidRPr="00E60D69" w:rsidRDefault="00E60D69" w:rsidP="00F02903">
            <w:pPr>
              <w:rPr>
                <w:rFonts w:asciiTheme="majorHAnsi" w:hAnsiTheme="majorHAnsi"/>
              </w:rPr>
            </w:pPr>
            <w:r w:rsidRPr="00E60D69">
              <w:rPr>
                <w:rFonts w:asciiTheme="majorHAnsi" w:hAnsiTheme="majorHAnsi"/>
              </w:rPr>
              <w:t>Popoln naziv gospodarskega subjekta:</w:t>
            </w:r>
          </w:p>
        </w:tc>
        <w:tc>
          <w:tcPr>
            <w:tcW w:w="5646" w:type="dxa"/>
          </w:tcPr>
          <w:p w14:paraId="674D0260" w14:textId="77777777" w:rsidR="00E60D69" w:rsidRPr="00E60D69" w:rsidRDefault="00E60D69" w:rsidP="00F02903">
            <w:pPr>
              <w:ind w:right="-1492"/>
              <w:rPr>
                <w:rFonts w:asciiTheme="majorHAnsi" w:hAnsiTheme="majorHAnsi"/>
              </w:rPr>
            </w:pPr>
          </w:p>
        </w:tc>
      </w:tr>
      <w:tr w:rsidR="00E60D69" w:rsidRPr="00E60D69" w14:paraId="1E7EB05E" w14:textId="77777777" w:rsidTr="00F02903">
        <w:trPr>
          <w:trHeight w:val="397"/>
        </w:trPr>
        <w:tc>
          <w:tcPr>
            <w:tcW w:w="3426" w:type="dxa"/>
          </w:tcPr>
          <w:p w14:paraId="77F04215" w14:textId="77777777" w:rsidR="00E60D69" w:rsidRPr="00E60D69" w:rsidRDefault="00E60D69" w:rsidP="00F02903">
            <w:pPr>
              <w:rPr>
                <w:rFonts w:asciiTheme="majorHAnsi" w:hAnsiTheme="majorHAnsi"/>
              </w:rPr>
            </w:pPr>
            <w:r w:rsidRPr="00E60D69">
              <w:rPr>
                <w:rFonts w:asciiTheme="majorHAnsi" w:hAnsiTheme="majorHAnsi"/>
              </w:rPr>
              <w:t>Skrajšan naziv gospodarskega subjekta:</w:t>
            </w:r>
          </w:p>
        </w:tc>
        <w:tc>
          <w:tcPr>
            <w:tcW w:w="5646" w:type="dxa"/>
          </w:tcPr>
          <w:p w14:paraId="57241677" w14:textId="77777777" w:rsidR="00E60D69" w:rsidRPr="00E60D69" w:rsidRDefault="00E60D69" w:rsidP="00F02903">
            <w:pPr>
              <w:ind w:right="-1492"/>
              <w:rPr>
                <w:rFonts w:asciiTheme="majorHAnsi" w:hAnsiTheme="majorHAnsi"/>
              </w:rPr>
            </w:pPr>
          </w:p>
        </w:tc>
      </w:tr>
      <w:tr w:rsidR="00E60D69" w:rsidRPr="00E60D69" w14:paraId="74D075F2" w14:textId="77777777" w:rsidTr="00F02903">
        <w:trPr>
          <w:trHeight w:val="397"/>
        </w:trPr>
        <w:tc>
          <w:tcPr>
            <w:tcW w:w="3426" w:type="dxa"/>
          </w:tcPr>
          <w:p w14:paraId="7D40D784" w14:textId="77777777" w:rsidR="00E60D69" w:rsidRPr="00E60D69" w:rsidRDefault="00E60D69" w:rsidP="00F02903">
            <w:pPr>
              <w:rPr>
                <w:rFonts w:asciiTheme="majorHAnsi" w:hAnsiTheme="majorHAnsi"/>
              </w:rPr>
            </w:pPr>
            <w:r w:rsidRPr="00E60D69">
              <w:rPr>
                <w:rFonts w:asciiTheme="majorHAnsi" w:hAnsiTheme="majorHAnsi"/>
              </w:rPr>
              <w:t>Naslov gospodarskega subjekta:</w:t>
            </w:r>
          </w:p>
        </w:tc>
        <w:tc>
          <w:tcPr>
            <w:tcW w:w="5646" w:type="dxa"/>
          </w:tcPr>
          <w:p w14:paraId="3B98ED32" w14:textId="77777777" w:rsidR="00E60D69" w:rsidRPr="00E60D69" w:rsidRDefault="00E60D69" w:rsidP="00F02903">
            <w:pPr>
              <w:ind w:right="-1492"/>
              <w:rPr>
                <w:rFonts w:asciiTheme="majorHAnsi" w:hAnsiTheme="majorHAnsi"/>
              </w:rPr>
            </w:pPr>
          </w:p>
        </w:tc>
      </w:tr>
      <w:tr w:rsidR="00E60D69" w:rsidRPr="00E60D69" w14:paraId="0007E615" w14:textId="77777777" w:rsidTr="00F02903">
        <w:trPr>
          <w:trHeight w:val="397"/>
        </w:trPr>
        <w:tc>
          <w:tcPr>
            <w:tcW w:w="3426" w:type="dxa"/>
          </w:tcPr>
          <w:p w14:paraId="7C49BC7F" w14:textId="77777777" w:rsidR="00E60D69" w:rsidRPr="00E60D69" w:rsidRDefault="00E60D69" w:rsidP="00F02903">
            <w:pPr>
              <w:rPr>
                <w:rFonts w:asciiTheme="majorHAnsi" w:hAnsiTheme="majorHAnsi"/>
              </w:rPr>
            </w:pPr>
            <w:r w:rsidRPr="00E60D69">
              <w:rPr>
                <w:rFonts w:asciiTheme="majorHAnsi" w:hAnsiTheme="majorHAnsi"/>
              </w:rPr>
              <w:t>Matična številka:</w:t>
            </w:r>
          </w:p>
        </w:tc>
        <w:tc>
          <w:tcPr>
            <w:tcW w:w="5646" w:type="dxa"/>
          </w:tcPr>
          <w:p w14:paraId="33D15072" w14:textId="77777777" w:rsidR="00E60D69" w:rsidRPr="00E60D69" w:rsidRDefault="00E60D69" w:rsidP="00F02903">
            <w:pPr>
              <w:ind w:right="-1492"/>
              <w:rPr>
                <w:rFonts w:asciiTheme="majorHAnsi" w:hAnsiTheme="majorHAnsi"/>
              </w:rPr>
            </w:pPr>
          </w:p>
        </w:tc>
      </w:tr>
      <w:tr w:rsidR="00E60D69" w:rsidRPr="00E60D69" w14:paraId="3029C961" w14:textId="77777777" w:rsidTr="00F02903">
        <w:trPr>
          <w:trHeight w:val="397"/>
        </w:trPr>
        <w:tc>
          <w:tcPr>
            <w:tcW w:w="3426" w:type="dxa"/>
          </w:tcPr>
          <w:p w14:paraId="4A125DBD" w14:textId="77777777" w:rsidR="00E60D69" w:rsidRPr="00E60D69" w:rsidRDefault="00E60D69" w:rsidP="00F02903">
            <w:pPr>
              <w:rPr>
                <w:rFonts w:asciiTheme="majorHAnsi" w:hAnsiTheme="majorHAnsi"/>
              </w:rPr>
            </w:pPr>
            <w:r w:rsidRPr="00E60D69">
              <w:rPr>
                <w:rFonts w:asciiTheme="majorHAnsi" w:hAnsiTheme="majorHAnsi"/>
              </w:rPr>
              <w:t>Identifikacijska številka za DDV:</w:t>
            </w:r>
          </w:p>
        </w:tc>
        <w:tc>
          <w:tcPr>
            <w:tcW w:w="5646" w:type="dxa"/>
          </w:tcPr>
          <w:p w14:paraId="3DA2F8A6" w14:textId="77777777" w:rsidR="00E60D69" w:rsidRPr="00E60D69" w:rsidRDefault="00E60D69" w:rsidP="00F02903">
            <w:pPr>
              <w:ind w:right="-1492"/>
              <w:rPr>
                <w:rFonts w:asciiTheme="majorHAnsi" w:hAnsiTheme="majorHAnsi"/>
              </w:rPr>
            </w:pPr>
          </w:p>
        </w:tc>
      </w:tr>
      <w:tr w:rsidR="00E60D69" w:rsidRPr="00E60D69" w14:paraId="61C99699" w14:textId="77777777" w:rsidTr="00F02903">
        <w:trPr>
          <w:trHeight w:val="397"/>
        </w:trPr>
        <w:tc>
          <w:tcPr>
            <w:tcW w:w="3426" w:type="dxa"/>
          </w:tcPr>
          <w:p w14:paraId="4E1F563E" w14:textId="77777777" w:rsidR="00E60D69" w:rsidRPr="00E60D69" w:rsidRDefault="00E60D69" w:rsidP="00F02903">
            <w:pPr>
              <w:rPr>
                <w:rFonts w:asciiTheme="majorHAnsi" w:hAnsiTheme="majorHAnsi"/>
              </w:rPr>
            </w:pPr>
            <w:r w:rsidRPr="00E60D69">
              <w:rPr>
                <w:rFonts w:asciiTheme="majorHAnsi" w:hAnsiTheme="majorHAnsi"/>
              </w:rPr>
              <w:t>Pristojni davčni urad:</w:t>
            </w:r>
          </w:p>
        </w:tc>
        <w:tc>
          <w:tcPr>
            <w:tcW w:w="5646" w:type="dxa"/>
          </w:tcPr>
          <w:p w14:paraId="233C77B8" w14:textId="77777777" w:rsidR="00E60D69" w:rsidRPr="00E60D69" w:rsidRDefault="00E60D69" w:rsidP="00F02903">
            <w:pPr>
              <w:ind w:right="-1492"/>
              <w:rPr>
                <w:rFonts w:asciiTheme="majorHAnsi" w:hAnsiTheme="majorHAnsi"/>
              </w:rPr>
            </w:pPr>
          </w:p>
        </w:tc>
      </w:tr>
      <w:tr w:rsidR="00E60D69" w:rsidRPr="00E60D69" w14:paraId="4363CBCA" w14:textId="77777777" w:rsidTr="00F02903">
        <w:trPr>
          <w:trHeight w:val="397"/>
        </w:trPr>
        <w:tc>
          <w:tcPr>
            <w:tcW w:w="3426" w:type="dxa"/>
          </w:tcPr>
          <w:p w14:paraId="0DA353BC" w14:textId="77777777" w:rsidR="00E60D69" w:rsidRPr="00E60D69" w:rsidRDefault="00E60D69" w:rsidP="00F02903">
            <w:pPr>
              <w:rPr>
                <w:rFonts w:asciiTheme="majorHAnsi" w:hAnsiTheme="majorHAnsi"/>
              </w:rPr>
            </w:pPr>
            <w:r w:rsidRPr="00E60D69">
              <w:rPr>
                <w:rFonts w:asciiTheme="majorHAnsi" w:hAnsiTheme="majorHAnsi"/>
              </w:rPr>
              <w:t>Številka transakcijskega računa:</w:t>
            </w:r>
          </w:p>
        </w:tc>
        <w:tc>
          <w:tcPr>
            <w:tcW w:w="5646" w:type="dxa"/>
          </w:tcPr>
          <w:p w14:paraId="4DD01934" w14:textId="77777777" w:rsidR="00E60D69" w:rsidRPr="00E60D69" w:rsidRDefault="00E60D69" w:rsidP="00F02903">
            <w:pPr>
              <w:ind w:right="-1492"/>
              <w:rPr>
                <w:rFonts w:asciiTheme="majorHAnsi" w:hAnsiTheme="majorHAnsi"/>
              </w:rPr>
            </w:pPr>
          </w:p>
        </w:tc>
      </w:tr>
      <w:tr w:rsidR="00E60D69" w:rsidRPr="00E60D69" w14:paraId="04327520" w14:textId="77777777" w:rsidTr="00F02903">
        <w:trPr>
          <w:trHeight w:val="397"/>
        </w:trPr>
        <w:tc>
          <w:tcPr>
            <w:tcW w:w="3426" w:type="dxa"/>
          </w:tcPr>
          <w:p w14:paraId="668DCD70" w14:textId="77777777" w:rsidR="00E60D69" w:rsidRPr="00E60D69" w:rsidRDefault="00E60D69" w:rsidP="00F02903">
            <w:pPr>
              <w:rPr>
                <w:rFonts w:asciiTheme="majorHAnsi" w:hAnsiTheme="majorHAnsi"/>
              </w:rPr>
            </w:pPr>
            <w:r w:rsidRPr="00E60D69">
              <w:rPr>
                <w:rFonts w:asciiTheme="majorHAnsi" w:hAnsiTheme="majorHAnsi"/>
              </w:rPr>
              <w:t>Telefonska številka:</w:t>
            </w:r>
          </w:p>
        </w:tc>
        <w:tc>
          <w:tcPr>
            <w:tcW w:w="5646" w:type="dxa"/>
          </w:tcPr>
          <w:p w14:paraId="690F1F58" w14:textId="77777777" w:rsidR="00E60D69" w:rsidRPr="00E60D69" w:rsidRDefault="00E60D69" w:rsidP="00F02903">
            <w:pPr>
              <w:ind w:right="-1492"/>
              <w:rPr>
                <w:rFonts w:asciiTheme="majorHAnsi" w:hAnsiTheme="majorHAnsi"/>
              </w:rPr>
            </w:pPr>
          </w:p>
        </w:tc>
      </w:tr>
      <w:tr w:rsidR="00E60D69" w:rsidRPr="00E60D69" w14:paraId="282800BC" w14:textId="77777777" w:rsidTr="00F02903">
        <w:trPr>
          <w:trHeight w:val="397"/>
        </w:trPr>
        <w:tc>
          <w:tcPr>
            <w:tcW w:w="3426" w:type="dxa"/>
          </w:tcPr>
          <w:p w14:paraId="1EC3ED4C" w14:textId="77777777" w:rsidR="00E60D69" w:rsidRPr="00E60D69" w:rsidRDefault="00E60D69" w:rsidP="00F02903">
            <w:pPr>
              <w:rPr>
                <w:rFonts w:asciiTheme="majorHAnsi" w:hAnsiTheme="majorHAnsi"/>
              </w:rPr>
            </w:pPr>
            <w:r w:rsidRPr="00E60D69">
              <w:rPr>
                <w:rFonts w:asciiTheme="majorHAnsi" w:hAnsiTheme="majorHAnsi"/>
              </w:rPr>
              <w:t>Telefaks številka:</w:t>
            </w:r>
          </w:p>
        </w:tc>
        <w:tc>
          <w:tcPr>
            <w:tcW w:w="5646" w:type="dxa"/>
          </w:tcPr>
          <w:p w14:paraId="5D733794" w14:textId="77777777" w:rsidR="00E60D69" w:rsidRPr="00E60D69" w:rsidRDefault="00E60D69" w:rsidP="00F02903">
            <w:pPr>
              <w:ind w:right="-1492"/>
              <w:rPr>
                <w:rFonts w:asciiTheme="majorHAnsi" w:hAnsiTheme="majorHAnsi"/>
              </w:rPr>
            </w:pPr>
          </w:p>
        </w:tc>
      </w:tr>
      <w:tr w:rsidR="00E60D69" w:rsidRPr="00E60D69" w14:paraId="784B8B8E" w14:textId="77777777" w:rsidTr="00F02903">
        <w:trPr>
          <w:trHeight w:val="397"/>
        </w:trPr>
        <w:tc>
          <w:tcPr>
            <w:tcW w:w="3426" w:type="dxa"/>
          </w:tcPr>
          <w:p w14:paraId="21B0E937" w14:textId="77777777" w:rsidR="00E60D69" w:rsidRPr="00E60D69" w:rsidRDefault="00E60D69" w:rsidP="00F02903">
            <w:pPr>
              <w:rPr>
                <w:rFonts w:asciiTheme="majorHAnsi" w:hAnsiTheme="majorHAnsi"/>
              </w:rPr>
            </w:pPr>
            <w:r w:rsidRPr="00E60D69">
              <w:rPr>
                <w:rFonts w:asciiTheme="majorHAnsi" w:hAnsiTheme="majorHAnsi"/>
              </w:rPr>
              <w:t>E-pošta:</w:t>
            </w:r>
          </w:p>
        </w:tc>
        <w:tc>
          <w:tcPr>
            <w:tcW w:w="5646" w:type="dxa"/>
          </w:tcPr>
          <w:p w14:paraId="1AEFB04F" w14:textId="77777777" w:rsidR="00E60D69" w:rsidRPr="00E60D69" w:rsidRDefault="00E60D69" w:rsidP="00F02903">
            <w:pPr>
              <w:ind w:right="-1492"/>
              <w:rPr>
                <w:rFonts w:asciiTheme="majorHAnsi" w:hAnsiTheme="majorHAnsi"/>
              </w:rPr>
            </w:pPr>
          </w:p>
        </w:tc>
      </w:tr>
      <w:tr w:rsidR="00E60D69" w:rsidRPr="00E60D69" w14:paraId="735F3542" w14:textId="77777777" w:rsidTr="00F02903">
        <w:trPr>
          <w:trHeight w:val="397"/>
        </w:trPr>
        <w:tc>
          <w:tcPr>
            <w:tcW w:w="3426" w:type="dxa"/>
          </w:tcPr>
          <w:p w14:paraId="0535C405" w14:textId="77777777" w:rsidR="00E60D69" w:rsidRPr="00E60D69" w:rsidRDefault="00E60D69" w:rsidP="00F02903">
            <w:pPr>
              <w:rPr>
                <w:rFonts w:asciiTheme="majorHAnsi" w:hAnsiTheme="majorHAnsi"/>
              </w:rPr>
            </w:pPr>
            <w:r w:rsidRPr="00E60D69">
              <w:rPr>
                <w:rFonts w:asciiTheme="majorHAnsi" w:hAnsiTheme="majorHAnsi"/>
              </w:rPr>
              <w:t>Kontaktna oseba:</w:t>
            </w:r>
          </w:p>
        </w:tc>
        <w:tc>
          <w:tcPr>
            <w:tcW w:w="5646" w:type="dxa"/>
          </w:tcPr>
          <w:p w14:paraId="7AADA9FC" w14:textId="77777777" w:rsidR="00E60D69" w:rsidRPr="00E60D69" w:rsidRDefault="00E60D69" w:rsidP="00F02903">
            <w:pPr>
              <w:ind w:right="-1492"/>
              <w:rPr>
                <w:rFonts w:asciiTheme="majorHAnsi" w:hAnsiTheme="majorHAnsi"/>
              </w:rPr>
            </w:pPr>
          </w:p>
        </w:tc>
      </w:tr>
    </w:tbl>
    <w:p w14:paraId="268B29FA" w14:textId="77777777" w:rsidR="00E60D69" w:rsidRPr="00633D94" w:rsidRDefault="00E60D69" w:rsidP="00E60D69"/>
    <w:p w14:paraId="43D61F2E" w14:textId="77777777" w:rsidR="00E60D69" w:rsidRPr="00CF73B3" w:rsidRDefault="00E60D69" w:rsidP="00E60D69">
      <w:pPr>
        <w:pStyle w:val="Naslov5"/>
        <w:rPr>
          <w:sz w:val="24"/>
          <w:szCs w:val="24"/>
        </w:rPr>
      </w:pPr>
      <w:r w:rsidRPr="00CF73B3">
        <w:rPr>
          <w:sz w:val="24"/>
          <w:szCs w:val="24"/>
        </w:rPr>
        <w:t>2.2.2 Osebe, ki so članice upravnega, vodstvenega ali nadzornega organa gospodarskega subjekta ali ki imajo pooblastila za njegovo zastopanje ali odločanje ali nadzor v njem</w:t>
      </w:r>
    </w:p>
    <w:tbl>
      <w:tblPr>
        <w:tblStyle w:val="CGPCorpBesediloPoudarek1"/>
        <w:tblW w:w="0" w:type="auto"/>
        <w:tblLook w:val="04A0" w:firstRow="1" w:lastRow="0" w:firstColumn="1" w:lastColumn="0" w:noHBand="0" w:noVBand="1"/>
      </w:tblPr>
      <w:tblGrid>
        <w:gridCol w:w="738"/>
        <w:gridCol w:w="2239"/>
        <w:gridCol w:w="1418"/>
        <w:gridCol w:w="3851"/>
        <w:gridCol w:w="1110"/>
      </w:tblGrid>
      <w:tr w:rsidR="00E60D69" w:rsidRPr="00E60D69" w14:paraId="27D3676A"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8" w:type="dxa"/>
          </w:tcPr>
          <w:p w14:paraId="08770CDE"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rPr>
              <w:t>Zap. št.</w:t>
            </w:r>
          </w:p>
        </w:tc>
        <w:tc>
          <w:tcPr>
            <w:tcW w:w="2239" w:type="dxa"/>
          </w:tcPr>
          <w:p w14:paraId="5A355C5D"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1418" w:type="dxa"/>
          </w:tcPr>
          <w:p w14:paraId="4C255312"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rPr>
            </w:pPr>
            <w:r w:rsidRPr="00E60D69">
              <w:rPr>
                <w:rFonts w:asciiTheme="majorHAnsi" w:eastAsia="Calibri" w:hAnsiTheme="majorHAnsi"/>
              </w:rPr>
              <w:t>Datum rojstva</w:t>
            </w:r>
          </w:p>
        </w:tc>
        <w:tc>
          <w:tcPr>
            <w:tcW w:w="3851" w:type="dxa"/>
          </w:tcPr>
          <w:p w14:paraId="4EF0B9F9"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Naslov</w:t>
            </w:r>
          </w:p>
        </w:tc>
        <w:tc>
          <w:tcPr>
            <w:tcW w:w="1110" w:type="dxa"/>
          </w:tcPr>
          <w:p w14:paraId="041B5689"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r>
      <w:tr w:rsidR="00E60D69" w:rsidRPr="00E60D69" w14:paraId="29B9BAD7"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74331656"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1.</w:t>
            </w:r>
          </w:p>
        </w:tc>
        <w:tc>
          <w:tcPr>
            <w:tcW w:w="2239" w:type="dxa"/>
          </w:tcPr>
          <w:p w14:paraId="66ECD05C"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260241A6"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3F9D4A2E"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1033AE7D"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019B8B23"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5541A43E"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2.</w:t>
            </w:r>
          </w:p>
        </w:tc>
        <w:tc>
          <w:tcPr>
            <w:tcW w:w="2239" w:type="dxa"/>
          </w:tcPr>
          <w:p w14:paraId="5246CC11"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010F9773"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4E31C023"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65A4E2BE"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7CA06740"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473577B6"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3.</w:t>
            </w:r>
          </w:p>
        </w:tc>
        <w:tc>
          <w:tcPr>
            <w:tcW w:w="2239" w:type="dxa"/>
          </w:tcPr>
          <w:p w14:paraId="693E4B3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15D8A14D"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32B0C76A"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42DEE913"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28E71104"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30A5EAED"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4.</w:t>
            </w:r>
          </w:p>
        </w:tc>
        <w:tc>
          <w:tcPr>
            <w:tcW w:w="2239" w:type="dxa"/>
          </w:tcPr>
          <w:p w14:paraId="6832567E"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6E2D1C2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539DF216"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6D5D21D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0173D83E" w14:textId="77777777" w:rsidTr="00F02903">
        <w:tc>
          <w:tcPr>
            <w:cnfStyle w:val="001000000000" w:firstRow="0" w:lastRow="0" w:firstColumn="1" w:lastColumn="0" w:oddVBand="0" w:evenVBand="0" w:oddHBand="0" w:evenHBand="0" w:firstRowFirstColumn="0" w:firstRowLastColumn="0" w:lastRowFirstColumn="0" w:lastRowLastColumn="0"/>
            <w:tcW w:w="738" w:type="dxa"/>
          </w:tcPr>
          <w:p w14:paraId="43848205"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5.</w:t>
            </w:r>
          </w:p>
        </w:tc>
        <w:tc>
          <w:tcPr>
            <w:tcW w:w="2239" w:type="dxa"/>
          </w:tcPr>
          <w:p w14:paraId="4D7CE32A"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8" w:type="dxa"/>
          </w:tcPr>
          <w:p w14:paraId="4B23AAEF"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851" w:type="dxa"/>
          </w:tcPr>
          <w:p w14:paraId="32616326"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110" w:type="dxa"/>
          </w:tcPr>
          <w:p w14:paraId="5D2577DA"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543B612B" w14:textId="77777777" w:rsidR="00E60D69" w:rsidRPr="00633D94" w:rsidRDefault="00E60D69" w:rsidP="00E60D69"/>
    <w:p w14:paraId="050B93A1" w14:textId="77777777" w:rsidR="00E60D69" w:rsidRPr="00CF73B3" w:rsidRDefault="00E60D69" w:rsidP="00E60D69">
      <w:pPr>
        <w:pStyle w:val="Naslov5"/>
        <w:rPr>
          <w:sz w:val="24"/>
          <w:szCs w:val="24"/>
        </w:rPr>
      </w:pPr>
      <w:r w:rsidRPr="00CF73B3">
        <w:rPr>
          <w:sz w:val="24"/>
          <w:szCs w:val="24"/>
        </w:rPr>
        <w:t>2.2.3 Podpisniki pogodbe z navedbo funkcije ter navedbo ali so samostojni oziroma kolektivni podpisniki</w:t>
      </w:r>
    </w:p>
    <w:tbl>
      <w:tblPr>
        <w:tblStyle w:val="CGPCorpBesediloPoudarek1"/>
        <w:tblW w:w="0" w:type="auto"/>
        <w:tblLook w:val="04A0" w:firstRow="1" w:lastRow="0" w:firstColumn="1" w:lastColumn="0" w:noHBand="0" w:noVBand="1"/>
      </w:tblPr>
      <w:tblGrid>
        <w:gridCol w:w="950"/>
        <w:gridCol w:w="3569"/>
        <w:gridCol w:w="2267"/>
        <w:gridCol w:w="2274"/>
      </w:tblGrid>
      <w:tr w:rsidR="00E60D69" w:rsidRPr="00E60D69" w14:paraId="51199AC3"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0" w:type="dxa"/>
          </w:tcPr>
          <w:p w14:paraId="282B40BC" w14:textId="77777777" w:rsidR="00E60D69" w:rsidRPr="00E60D69" w:rsidRDefault="00E60D69" w:rsidP="00F02903">
            <w:pPr>
              <w:spacing w:before="60" w:after="60"/>
              <w:rPr>
                <w:rFonts w:asciiTheme="majorHAnsi" w:eastAsia="Calibri" w:hAnsiTheme="majorHAnsi"/>
                <w:b w:val="0"/>
              </w:rPr>
            </w:pPr>
            <w:r w:rsidRPr="00E60D69">
              <w:rPr>
                <w:rFonts w:asciiTheme="majorHAnsi" w:eastAsia="Calibri" w:hAnsiTheme="majorHAnsi"/>
              </w:rPr>
              <w:t>Zap. št.</w:t>
            </w:r>
          </w:p>
        </w:tc>
        <w:tc>
          <w:tcPr>
            <w:tcW w:w="3569" w:type="dxa"/>
          </w:tcPr>
          <w:p w14:paraId="1E5F3D72"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2267" w:type="dxa"/>
          </w:tcPr>
          <w:p w14:paraId="46C50D63"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c>
          <w:tcPr>
            <w:tcW w:w="2274" w:type="dxa"/>
          </w:tcPr>
          <w:p w14:paraId="109F7A0A" w14:textId="77777777" w:rsidR="00E60D69" w:rsidRPr="00E60D69" w:rsidRDefault="00E60D69" w:rsidP="00F02903">
            <w:pPr>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Vrsta podpisnika</w:t>
            </w:r>
          </w:p>
        </w:tc>
      </w:tr>
      <w:tr w:rsidR="00E60D69" w:rsidRPr="00E60D69" w14:paraId="003647E4"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5E530F78"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1.</w:t>
            </w:r>
          </w:p>
        </w:tc>
        <w:tc>
          <w:tcPr>
            <w:tcW w:w="3569" w:type="dxa"/>
          </w:tcPr>
          <w:p w14:paraId="33854643"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1AE53FC0"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67CB6032"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5BDB5D1A"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3D70B49E"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2.</w:t>
            </w:r>
          </w:p>
        </w:tc>
        <w:tc>
          <w:tcPr>
            <w:tcW w:w="3569" w:type="dxa"/>
          </w:tcPr>
          <w:p w14:paraId="27CDF37C"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230294FF"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351AAFE9"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23E89CC9"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098F9806"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3.</w:t>
            </w:r>
          </w:p>
        </w:tc>
        <w:tc>
          <w:tcPr>
            <w:tcW w:w="3569" w:type="dxa"/>
          </w:tcPr>
          <w:p w14:paraId="64C7CF08"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605E503A"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1D38B79C"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4F4FF428" w14:textId="77777777" w:rsidTr="00F02903">
        <w:tc>
          <w:tcPr>
            <w:cnfStyle w:val="001000000000" w:firstRow="0" w:lastRow="0" w:firstColumn="1" w:lastColumn="0" w:oddVBand="0" w:evenVBand="0" w:oddHBand="0" w:evenHBand="0" w:firstRowFirstColumn="0" w:firstRowLastColumn="0" w:lastRowFirstColumn="0" w:lastRowLastColumn="0"/>
            <w:tcW w:w="950" w:type="dxa"/>
          </w:tcPr>
          <w:p w14:paraId="2DD39EF1" w14:textId="77777777" w:rsidR="00E60D69" w:rsidRPr="00E60D69" w:rsidRDefault="00E60D69" w:rsidP="00F02903">
            <w:pPr>
              <w:spacing w:before="60" w:after="60"/>
              <w:jc w:val="center"/>
              <w:rPr>
                <w:rFonts w:asciiTheme="majorHAnsi" w:eastAsia="Calibri" w:hAnsiTheme="majorHAnsi"/>
                <w:b w:val="0"/>
              </w:rPr>
            </w:pPr>
            <w:r w:rsidRPr="00E60D69">
              <w:rPr>
                <w:rFonts w:asciiTheme="majorHAnsi" w:eastAsia="Calibri" w:hAnsiTheme="majorHAnsi"/>
                <w:b w:val="0"/>
              </w:rPr>
              <w:t>4.</w:t>
            </w:r>
          </w:p>
        </w:tc>
        <w:tc>
          <w:tcPr>
            <w:tcW w:w="3569" w:type="dxa"/>
          </w:tcPr>
          <w:p w14:paraId="2A8547D0"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67" w:type="dxa"/>
          </w:tcPr>
          <w:p w14:paraId="5620BC3F"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2274" w:type="dxa"/>
          </w:tcPr>
          <w:p w14:paraId="40E293E1" w14:textId="77777777" w:rsidR="00E60D69" w:rsidRPr="00E60D69" w:rsidRDefault="00E60D69" w:rsidP="00F02903">
            <w:pPr>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49567F11" w14:textId="77777777" w:rsidR="00E60D69" w:rsidRPr="00CF73B3" w:rsidRDefault="00E60D69" w:rsidP="00E60D69"/>
    <w:p w14:paraId="16559588" w14:textId="77777777" w:rsidR="00E60D69" w:rsidRDefault="00E60D69" w:rsidP="00557D0B">
      <w:pPr>
        <w:pStyle w:val="Naslov3"/>
        <w:numPr>
          <w:ilvl w:val="0"/>
          <w:numId w:val="25"/>
        </w:numPr>
        <w:spacing w:line="312" w:lineRule="auto"/>
      </w:pPr>
      <w:bookmarkStart w:id="78" w:name="_Toc53729957"/>
      <w:bookmarkStart w:id="79" w:name="_Toc192494842"/>
      <w:r>
        <w:lastRenderedPageBreak/>
        <w:t>UDELEŽBA PODIZVAJALCEV</w:t>
      </w:r>
      <w:r>
        <w:rPr>
          <w:rStyle w:val="Sprotnaopomba-sklic"/>
        </w:rPr>
        <w:footnoteReference w:id="2"/>
      </w:r>
      <w:bookmarkEnd w:id="78"/>
      <w:bookmarkEnd w:id="79"/>
    </w:p>
    <w:p w14:paraId="6C563A86" w14:textId="5B79652E" w:rsidR="00E60D69" w:rsidRPr="00C95C93" w:rsidRDefault="00E60D69" w:rsidP="00E60D69">
      <w:pPr>
        <w:spacing w:before="240"/>
        <w:rPr>
          <w:rFonts w:cs="Arial"/>
        </w:rPr>
      </w:pPr>
      <w:r>
        <w:t xml:space="preserve">Pri javnem naročilu z oznako </w:t>
      </w:r>
      <w:r w:rsidR="003B164B">
        <w:rPr>
          <w:b/>
        </w:rPr>
        <w:t>KAD/JN-1/202</w:t>
      </w:r>
      <w:r w:rsidR="007F33B1">
        <w:rPr>
          <w:b/>
        </w:rPr>
        <w:t>5</w:t>
      </w:r>
      <w:r>
        <w:rPr>
          <w:rFonts w:cs="Arial"/>
        </w:rPr>
        <w:t xml:space="preserve"> bomo sodelovali z naslednjimi podizvajalci:</w:t>
      </w:r>
    </w:p>
    <w:tbl>
      <w:tblPr>
        <w:tblStyle w:val="CGPCorpBesediloPoudarek1"/>
        <w:tblW w:w="0" w:type="auto"/>
        <w:tblLook w:val="04A0" w:firstRow="1" w:lastRow="0" w:firstColumn="1" w:lastColumn="0" w:noHBand="0" w:noVBand="1"/>
      </w:tblPr>
      <w:tblGrid>
        <w:gridCol w:w="586"/>
        <w:gridCol w:w="8830"/>
      </w:tblGrid>
      <w:tr w:rsidR="00E60D69" w:rsidRPr="00E60D69" w14:paraId="1BB64597" w14:textId="77777777" w:rsidTr="00F02903">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586" w:type="dxa"/>
          </w:tcPr>
          <w:p w14:paraId="431028C1" w14:textId="77777777" w:rsidR="00E60D69" w:rsidRPr="00E60D69" w:rsidRDefault="00E60D69" w:rsidP="00F02903">
            <w:pPr>
              <w:rPr>
                <w:rFonts w:asciiTheme="majorHAnsi" w:hAnsiTheme="majorHAnsi"/>
                <w:b w:val="0"/>
              </w:rPr>
            </w:pPr>
            <w:r w:rsidRPr="00E60D69">
              <w:rPr>
                <w:rFonts w:asciiTheme="majorHAnsi" w:hAnsiTheme="majorHAnsi"/>
              </w:rPr>
              <w:t>Št.</w:t>
            </w:r>
          </w:p>
        </w:tc>
        <w:tc>
          <w:tcPr>
            <w:tcW w:w="8830" w:type="dxa"/>
          </w:tcPr>
          <w:p w14:paraId="5DF85A8A" w14:textId="77777777" w:rsidR="00E60D69" w:rsidRPr="00E60D69" w:rsidRDefault="00E60D69" w:rsidP="00F02903">
            <w:pPr>
              <w:cnfStyle w:val="100000000000" w:firstRow="1" w:lastRow="0" w:firstColumn="0" w:lastColumn="0" w:oddVBand="0" w:evenVBand="0" w:oddHBand="0" w:evenHBand="0" w:firstRowFirstColumn="0" w:firstRowLastColumn="0" w:lastRowFirstColumn="0" w:lastRowLastColumn="0"/>
              <w:rPr>
                <w:rFonts w:asciiTheme="majorHAnsi" w:hAnsiTheme="majorHAnsi"/>
                <w:b w:val="0"/>
              </w:rPr>
            </w:pPr>
            <w:r w:rsidRPr="00E60D69">
              <w:rPr>
                <w:rFonts w:asciiTheme="majorHAnsi" w:hAnsiTheme="majorHAnsi"/>
              </w:rPr>
              <w:t>Naziv podizvajalca</w:t>
            </w:r>
          </w:p>
        </w:tc>
      </w:tr>
      <w:tr w:rsidR="00E60D69" w:rsidRPr="00E60D69" w14:paraId="317674E5" w14:textId="77777777" w:rsidTr="00F02903">
        <w:trPr>
          <w:trHeight w:val="432"/>
        </w:trPr>
        <w:tc>
          <w:tcPr>
            <w:cnfStyle w:val="001000000000" w:firstRow="0" w:lastRow="0" w:firstColumn="1" w:lastColumn="0" w:oddVBand="0" w:evenVBand="0" w:oddHBand="0" w:evenHBand="0" w:firstRowFirstColumn="0" w:firstRowLastColumn="0" w:lastRowFirstColumn="0" w:lastRowLastColumn="0"/>
            <w:tcW w:w="586" w:type="dxa"/>
          </w:tcPr>
          <w:p w14:paraId="3A986316" w14:textId="77777777" w:rsidR="00E60D69" w:rsidRPr="00E60D69" w:rsidRDefault="00E60D69" w:rsidP="00F02903">
            <w:pPr>
              <w:keepNext/>
              <w:rPr>
                <w:rFonts w:asciiTheme="majorHAnsi" w:hAnsiTheme="majorHAnsi"/>
                <w:b w:val="0"/>
              </w:rPr>
            </w:pPr>
            <w:r w:rsidRPr="00E60D69">
              <w:rPr>
                <w:rFonts w:asciiTheme="majorHAnsi" w:hAnsiTheme="majorHAnsi"/>
                <w:b w:val="0"/>
              </w:rPr>
              <w:t>1.</w:t>
            </w:r>
          </w:p>
        </w:tc>
        <w:tc>
          <w:tcPr>
            <w:tcW w:w="8830" w:type="dxa"/>
          </w:tcPr>
          <w:p w14:paraId="031E036F"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0318D1CE" w14:textId="77777777" w:rsidTr="00F02903">
        <w:trPr>
          <w:trHeight w:val="432"/>
        </w:trPr>
        <w:tc>
          <w:tcPr>
            <w:cnfStyle w:val="001000000000" w:firstRow="0" w:lastRow="0" w:firstColumn="1" w:lastColumn="0" w:oddVBand="0" w:evenVBand="0" w:oddHBand="0" w:evenHBand="0" w:firstRowFirstColumn="0" w:firstRowLastColumn="0" w:lastRowFirstColumn="0" w:lastRowLastColumn="0"/>
            <w:tcW w:w="586" w:type="dxa"/>
          </w:tcPr>
          <w:p w14:paraId="286F382E" w14:textId="77777777" w:rsidR="00E60D69" w:rsidRPr="00E60D69" w:rsidRDefault="00E60D69" w:rsidP="00F02903">
            <w:pPr>
              <w:keepNext/>
              <w:rPr>
                <w:rFonts w:asciiTheme="majorHAnsi" w:hAnsiTheme="majorHAnsi"/>
                <w:b w:val="0"/>
              </w:rPr>
            </w:pPr>
            <w:r w:rsidRPr="00E60D69">
              <w:rPr>
                <w:rFonts w:asciiTheme="majorHAnsi" w:hAnsiTheme="majorHAnsi"/>
                <w:b w:val="0"/>
              </w:rPr>
              <w:t>2.</w:t>
            </w:r>
          </w:p>
        </w:tc>
        <w:tc>
          <w:tcPr>
            <w:tcW w:w="8830" w:type="dxa"/>
          </w:tcPr>
          <w:p w14:paraId="4DCB1606"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7AEEA63A" w14:textId="77777777" w:rsidTr="00F02903">
        <w:trPr>
          <w:trHeight w:val="460"/>
        </w:trPr>
        <w:tc>
          <w:tcPr>
            <w:cnfStyle w:val="001000000000" w:firstRow="0" w:lastRow="0" w:firstColumn="1" w:lastColumn="0" w:oddVBand="0" w:evenVBand="0" w:oddHBand="0" w:evenHBand="0" w:firstRowFirstColumn="0" w:firstRowLastColumn="0" w:lastRowFirstColumn="0" w:lastRowLastColumn="0"/>
            <w:tcW w:w="586" w:type="dxa"/>
          </w:tcPr>
          <w:p w14:paraId="6A357558" w14:textId="77777777" w:rsidR="00E60D69" w:rsidRPr="00E60D69" w:rsidRDefault="00E60D69" w:rsidP="00F02903">
            <w:pPr>
              <w:keepNext/>
              <w:rPr>
                <w:rFonts w:asciiTheme="majorHAnsi" w:hAnsiTheme="majorHAnsi"/>
                <w:b w:val="0"/>
              </w:rPr>
            </w:pPr>
            <w:r w:rsidRPr="00E60D69">
              <w:rPr>
                <w:rFonts w:asciiTheme="majorHAnsi" w:hAnsiTheme="majorHAnsi"/>
                <w:b w:val="0"/>
              </w:rPr>
              <w:t>3.</w:t>
            </w:r>
          </w:p>
        </w:tc>
        <w:tc>
          <w:tcPr>
            <w:tcW w:w="8830" w:type="dxa"/>
          </w:tcPr>
          <w:p w14:paraId="1FE3A2F0"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2A2ABD81" w14:textId="77777777" w:rsidTr="00F02903">
        <w:trPr>
          <w:trHeight w:val="432"/>
        </w:trPr>
        <w:tc>
          <w:tcPr>
            <w:cnfStyle w:val="001000000000" w:firstRow="0" w:lastRow="0" w:firstColumn="1" w:lastColumn="0" w:oddVBand="0" w:evenVBand="0" w:oddHBand="0" w:evenHBand="0" w:firstRowFirstColumn="0" w:firstRowLastColumn="0" w:lastRowFirstColumn="0" w:lastRowLastColumn="0"/>
            <w:tcW w:w="586" w:type="dxa"/>
          </w:tcPr>
          <w:p w14:paraId="306C057E" w14:textId="77777777" w:rsidR="00E60D69" w:rsidRPr="00E60D69" w:rsidRDefault="00E60D69" w:rsidP="00F02903">
            <w:pPr>
              <w:keepNext/>
              <w:rPr>
                <w:rFonts w:asciiTheme="majorHAnsi" w:hAnsiTheme="majorHAnsi"/>
                <w:b w:val="0"/>
              </w:rPr>
            </w:pPr>
            <w:r w:rsidRPr="00E60D69">
              <w:rPr>
                <w:rFonts w:asciiTheme="majorHAnsi" w:hAnsiTheme="majorHAnsi"/>
                <w:b w:val="0"/>
              </w:rPr>
              <w:t>4.</w:t>
            </w:r>
          </w:p>
        </w:tc>
        <w:tc>
          <w:tcPr>
            <w:tcW w:w="8830" w:type="dxa"/>
          </w:tcPr>
          <w:p w14:paraId="3B1B8785"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4ECC10C8" w14:textId="77777777" w:rsidTr="00F02903">
        <w:trPr>
          <w:trHeight w:val="460"/>
        </w:trPr>
        <w:tc>
          <w:tcPr>
            <w:cnfStyle w:val="001000000000" w:firstRow="0" w:lastRow="0" w:firstColumn="1" w:lastColumn="0" w:oddVBand="0" w:evenVBand="0" w:oddHBand="0" w:evenHBand="0" w:firstRowFirstColumn="0" w:firstRowLastColumn="0" w:lastRowFirstColumn="0" w:lastRowLastColumn="0"/>
            <w:tcW w:w="586" w:type="dxa"/>
          </w:tcPr>
          <w:p w14:paraId="44B4BC94" w14:textId="77777777" w:rsidR="00E60D69" w:rsidRPr="00E60D69" w:rsidRDefault="00E60D69" w:rsidP="00F02903">
            <w:pPr>
              <w:keepNext/>
              <w:rPr>
                <w:rFonts w:asciiTheme="majorHAnsi" w:hAnsiTheme="majorHAnsi"/>
                <w:b w:val="0"/>
              </w:rPr>
            </w:pPr>
            <w:r w:rsidRPr="00E60D69">
              <w:rPr>
                <w:rFonts w:asciiTheme="majorHAnsi" w:hAnsiTheme="majorHAnsi"/>
                <w:b w:val="0"/>
              </w:rPr>
              <w:t>5.</w:t>
            </w:r>
          </w:p>
        </w:tc>
        <w:tc>
          <w:tcPr>
            <w:tcW w:w="8830" w:type="dxa"/>
          </w:tcPr>
          <w:p w14:paraId="64B354E0"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bl>
    <w:p w14:paraId="05ACA8B8" w14:textId="77777777" w:rsidR="00E60D69" w:rsidRDefault="00E60D69" w:rsidP="00E60D69">
      <w:pPr>
        <w:rPr>
          <w:rFonts w:cs="Arial"/>
          <w:i/>
          <w:sz w:val="18"/>
          <w:szCs w:val="18"/>
          <w:highlight w:val="yellow"/>
        </w:rPr>
      </w:pPr>
    </w:p>
    <w:p w14:paraId="4BD14913" w14:textId="77777777" w:rsidR="00E60D69" w:rsidRPr="00CF73B3" w:rsidRDefault="00E60D69" w:rsidP="00E60D69">
      <w:pPr>
        <w:pStyle w:val="Naslov4"/>
      </w:pPr>
      <w:r w:rsidRPr="00CF73B3">
        <w:t>3.1 PODATKI O PODIZVAJALCU</w:t>
      </w:r>
    </w:p>
    <w:p w14:paraId="36ED3A84" w14:textId="77777777" w:rsidR="00E60D69" w:rsidRPr="00CF73B3" w:rsidRDefault="00E60D69" w:rsidP="00E60D69">
      <w:pPr>
        <w:pStyle w:val="Naslov5"/>
        <w:rPr>
          <w:sz w:val="24"/>
          <w:szCs w:val="24"/>
        </w:rPr>
      </w:pPr>
      <w:r w:rsidRPr="00CF73B3">
        <w:rPr>
          <w:sz w:val="24"/>
          <w:szCs w:val="24"/>
        </w:rPr>
        <w:t>3.1.1 Osnovni podatki o podizvajalcu</w:t>
      </w:r>
    </w:p>
    <w:tbl>
      <w:tblPr>
        <w:tblStyle w:val="CGPCorpBesediloPoudarek1"/>
        <w:tblW w:w="0" w:type="auto"/>
        <w:tblLook w:val="04A0" w:firstRow="1" w:lastRow="0" w:firstColumn="1" w:lastColumn="0" w:noHBand="0" w:noVBand="1"/>
      </w:tblPr>
      <w:tblGrid>
        <w:gridCol w:w="3056"/>
        <w:gridCol w:w="6045"/>
      </w:tblGrid>
      <w:tr w:rsidR="00E60D69" w:rsidRPr="00E60D69" w14:paraId="0FFD59D1" w14:textId="77777777" w:rsidTr="00F02903">
        <w:trPr>
          <w:cnfStyle w:val="100000000000" w:firstRow="1" w:lastRow="0" w:firstColumn="0" w:lastColumn="0" w:oddVBand="0" w:evenVBand="0" w:oddHBand="0" w:evenHBand="0" w:firstRowFirstColumn="0" w:firstRowLastColumn="0" w:lastRowFirstColumn="0" w:lastRowLastColumn="0"/>
          <w:trHeight w:val="218"/>
        </w:trPr>
        <w:tc>
          <w:tcPr>
            <w:cnfStyle w:val="001000000000" w:firstRow="0" w:lastRow="0" w:firstColumn="1" w:lastColumn="0" w:oddVBand="0" w:evenVBand="0" w:oddHBand="0" w:evenHBand="0" w:firstRowFirstColumn="0" w:firstRowLastColumn="0" w:lastRowFirstColumn="0" w:lastRowLastColumn="0"/>
            <w:tcW w:w="3056" w:type="dxa"/>
          </w:tcPr>
          <w:p w14:paraId="45EAA0E9" w14:textId="77777777" w:rsidR="00E60D69" w:rsidRPr="00E60D69" w:rsidRDefault="00E60D69" w:rsidP="00F02903">
            <w:pPr>
              <w:rPr>
                <w:rFonts w:asciiTheme="majorHAnsi" w:hAnsiTheme="majorHAnsi"/>
              </w:rPr>
            </w:pPr>
            <w:r w:rsidRPr="00E60D69">
              <w:rPr>
                <w:rFonts w:asciiTheme="majorHAnsi" w:hAnsiTheme="majorHAnsi"/>
              </w:rPr>
              <w:t>Podatki o podizvajalcu:</w:t>
            </w:r>
          </w:p>
        </w:tc>
        <w:tc>
          <w:tcPr>
            <w:tcW w:w="6045" w:type="dxa"/>
          </w:tcPr>
          <w:p w14:paraId="552BE502" w14:textId="77777777" w:rsidR="00E60D69" w:rsidRPr="00E60D69" w:rsidRDefault="00E60D69" w:rsidP="00F02903">
            <w:pPr>
              <w:cnfStyle w:val="100000000000" w:firstRow="1"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6DFD9F83"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056B6379" w14:textId="77777777" w:rsidR="00E60D69" w:rsidRPr="00E60D69" w:rsidRDefault="00E60D69" w:rsidP="00F02903">
            <w:pPr>
              <w:keepNext/>
              <w:rPr>
                <w:rFonts w:asciiTheme="majorHAnsi" w:hAnsiTheme="majorHAnsi"/>
                <w:b w:val="0"/>
              </w:rPr>
            </w:pPr>
            <w:r w:rsidRPr="00E60D69">
              <w:rPr>
                <w:rFonts w:asciiTheme="majorHAnsi" w:hAnsiTheme="majorHAnsi"/>
                <w:b w:val="0"/>
              </w:rPr>
              <w:t>Popoln naziv podizvajalca:</w:t>
            </w:r>
          </w:p>
        </w:tc>
        <w:tc>
          <w:tcPr>
            <w:tcW w:w="6045" w:type="dxa"/>
          </w:tcPr>
          <w:p w14:paraId="03D3C372"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097CC9EA"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35DD6026" w14:textId="77777777" w:rsidR="00E60D69" w:rsidRPr="00E60D69" w:rsidRDefault="00E60D69" w:rsidP="00F02903">
            <w:pPr>
              <w:keepNext/>
              <w:rPr>
                <w:rFonts w:asciiTheme="majorHAnsi" w:hAnsiTheme="majorHAnsi"/>
              </w:rPr>
            </w:pPr>
            <w:r w:rsidRPr="00E60D69">
              <w:rPr>
                <w:rFonts w:asciiTheme="majorHAnsi" w:hAnsiTheme="majorHAnsi"/>
                <w:b w:val="0"/>
              </w:rPr>
              <w:t>Skrajšan naziv podizvajalca:</w:t>
            </w:r>
          </w:p>
        </w:tc>
        <w:tc>
          <w:tcPr>
            <w:tcW w:w="6045" w:type="dxa"/>
          </w:tcPr>
          <w:p w14:paraId="08BE5984"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5C2DFC1B"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135AC8E3" w14:textId="77777777" w:rsidR="00E60D69" w:rsidRPr="00E60D69" w:rsidRDefault="00E60D69" w:rsidP="00F02903">
            <w:pPr>
              <w:keepNext/>
              <w:rPr>
                <w:rFonts w:asciiTheme="majorHAnsi" w:hAnsiTheme="majorHAnsi"/>
                <w:b w:val="0"/>
              </w:rPr>
            </w:pPr>
            <w:r w:rsidRPr="00E60D69">
              <w:rPr>
                <w:rFonts w:asciiTheme="majorHAnsi" w:hAnsiTheme="majorHAnsi"/>
                <w:b w:val="0"/>
              </w:rPr>
              <w:t>Naslov:</w:t>
            </w:r>
          </w:p>
        </w:tc>
        <w:tc>
          <w:tcPr>
            <w:tcW w:w="6045" w:type="dxa"/>
          </w:tcPr>
          <w:p w14:paraId="1CD96CC1"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1F7575A1"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6B2D8966" w14:textId="77777777" w:rsidR="00E60D69" w:rsidRPr="00E60D69" w:rsidRDefault="00E60D69" w:rsidP="00F02903">
            <w:pPr>
              <w:keepNext/>
              <w:rPr>
                <w:rFonts w:asciiTheme="majorHAnsi" w:hAnsiTheme="majorHAnsi"/>
                <w:b w:val="0"/>
              </w:rPr>
            </w:pPr>
            <w:r w:rsidRPr="00E60D69">
              <w:rPr>
                <w:rFonts w:asciiTheme="majorHAnsi" w:hAnsiTheme="majorHAnsi"/>
                <w:b w:val="0"/>
              </w:rPr>
              <w:t>Matična številka:</w:t>
            </w:r>
          </w:p>
        </w:tc>
        <w:tc>
          <w:tcPr>
            <w:tcW w:w="6045" w:type="dxa"/>
          </w:tcPr>
          <w:p w14:paraId="4CFCF5FB"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04A53D4F"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782E53FD" w14:textId="77777777" w:rsidR="00E60D69" w:rsidRPr="00E60D69" w:rsidRDefault="00E60D69" w:rsidP="00F02903">
            <w:pPr>
              <w:keepNext/>
              <w:rPr>
                <w:rFonts w:asciiTheme="majorHAnsi" w:hAnsiTheme="majorHAnsi"/>
                <w:b w:val="0"/>
              </w:rPr>
            </w:pPr>
            <w:r w:rsidRPr="00E60D69">
              <w:rPr>
                <w:rFonts w:asciiTheme="majorHAnsi" w:hAnsiTheme="majorHAnsi"/>
                <w:b w:val="0"/>
              </w:rPr>
              <w:t>Identifikacijska številka za DDV:</w:t>
            </w:r>
          </w:p>
        </w:tc>
        <w:tc>
          <w:tcPr>
            <w:tcW w:w="6045" w:type="dxa"/>
          </w:tcPr>
          <w:p w14:paraId="2458FB16"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73A2EC17"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522DA9A9" w14:textId="77777777" w:rsidR="00E60D69" w:rsidRPr="00E60D69" w:rsidRDefault="00E60D69" w:rsidP="00F02903">
            <w:pPr>
              <w:keepNext/>
              <w:rPr>
                <w:rFonts w:asciiTheme="majorHAnsi" w:hAnsiTheme="majorHAnsi"/>
                <w:b w:val="0"/>
              </w:rPr>
            </w:pPr>
            <w:r w:rsidRPr="00E60D69">
              <w:rPr>
                <w:rFonts w:asciiTheme="majorHAnsi" w:hAnsiTheme="majorHAnsi"/>
                <w:b w:val="0"/>
              </w:rPr>
              <w:t>Pristojen davčni urad:</w:t>
            </w:r>
          </w:p>
        </w:tc>
        <w:tc>
          <w:tcPr>
            <w:tcW w:w="6045" w:type="dxa"/>
          </w:tcPr>
          <w:p w14:paraId="3CD28772"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E60D69" w:rsidRPr="00E60D69" w14:paraId="4C1D906B"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4C4819BA" w14:textId="77777777" w:rsidR="00E60D69" w:rsidRPr="00E60D69" w:rsidRDefault="00E60D69" w:rsidP="00F02903">
            <w:pPr>
              <w:keepNext/>
              <w:rPr>
                <w:rFonts w:asciiTheme="majorHAnsi" w:hAnsiTheme="majorHAnsi"/>
                <w:b w:val="0"/>
              </w:rPr>
            </w:pPr>
            <w:r w:rsidRPr="00E60D69">
              <w:rPr>
                <w:rFonts w:asciiTheme="majorHAnsi" w:hAnsiTheme="majorHAnsi"/>
                <w:b w:val="0"/>
              </w:rPr>
              <w:t>Številka transakcijskega računa:</w:t>
            </w:r>
          </w:p>
        </w:tc>
        <w:tc>
          <w:tcPr>
            <w:tcW w:w="6045" w:type="dxa"/>
          </w:tcPr>
          <w:p w14:paraId="050FD9A7"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5A2642C5"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253A2DEB" w14:textId="77777777" w:rsidR="00E60D69" w:rsidRPr="00E60D69" w:rsidRDefault="00E60D69" w:rsidP="00F02903">
            <w:pPr>
              <w:keepNext/>
              <w:rPr>
                <w:rFonts w:asciiTheme="majorHAnsi" w:hAnsiTheme="majorHAnsi"/>
                <w:b w:val="0"/>
              </w:rPr>
            </w:pPr>
            <w:r w:rsidRPr="00E60D69">
              <w:rPr>
                <w:rFonts w:asciiTheme="majorHAnsi" w:hAnsiTheme="majorHAnsi"/>
                <w:b w:val="0"/>
              </w:rPr>
              <w:t>Telefonska številka:</w:t>
            </w:r>
          </w:p>
        </w:tc>
        <w:tc>
          <w:tcPr>
            <w:tcW w:w="6045" w:type="dxa"/>
          </w:tcPr>
          <w:p w14:paraId="44004A11"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259DD57D"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08DC5C2E" w14:textId="77777777" w:rsidR="00E60D69" w:rsidRPr="00E60D69" w:rsidRDefault="00E60D69" w:rsidP="00F02903">
            <w:pPr>
              <w:keepNext/>
              <w:rPr>
                <w:rFonts w:asciiTheme="majorHAnsi" w:hAnsiTheme="majorHAnsi"/>
                <w:b w:val="0"/>
              </w:rPr>
            </w:pPr>
            <w:r w:rsidRPr="00E60D69">
              <w:rPr>
                <w:rFonts w:asciiTheme="majorHAnsi" w:hAnsiTheme="majorHAnsi"/>
                <w:b w:val="0"/>
              </w:rPr>
              <w:t>Telefaks številka:</w:t>
            </w:r>
          </w:p>
        </w:tc>
        <w:tc>
          <w:tcPr>
            <w:tcW w:w="6045" w:type="dxa"/>
          </w:tcPr>
          <w:p w14:paraId="08C917AC"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067AC5D4"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3313D223" w14:textId="77777777" w:rsidR="00E60D69" w:rsidRPr="00E60D69" w:rsidRDefault="00E60D69" w:rsidP="00F02903">
            <w:pPr>
              <w:keepNext/>
              <w:rPr>
                <w:rFonts w:asciiTheme="majorHAnsi" w:hAnsiTheme="majorHAnsi"/>
                <w:b w:val="0"/>
              </w:rPr>
            </w:pPr>
            <w:r w:rsidRPr="00E60D69">
              <w:rPr>
                <w:rFonts w:asciiTheme="majorHAnsi" w:hAnsiTheme="majorHAnsi"/>
                <w:b w:val="0"/>
              </w:rPr>
              <w:t>E-pošta:</w:t>
            </w:r>
          </w:p>
        </w:tc>
        <w:tc>
          <w:tcPr>
            <w:tcW w:w="6045" w:type="dxa"/>
          </w:tcPr>
          <w:p w14:paraId="1A714542"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60D69" w:rsidRPr="00E60D69" w14:paraId="1EA3F55A" w14:textId="77777777" w:rsidTr="00F02903">
        <w:trPr>
          <w:trHeight w:val="218"/>
        </w:trPr>
        <w:tc>
          <w:tcPr>
            <w:cnfStyle w:val="001000000000" w:firstRow="0" w:lastRow="0" w:firstColumn="1" w:lastColumn="0" w:oddVBand="0" w:evenVBand="0" w:oddHBand="0" w:evenHBand="0" w:firstRowFirstColumn="0" w:firstRowLastColumn="0" w:lastRowFirstColumn="0" w:lastRowLastColumn="0"/>
            <w:tcW w:w="3056" w:type="dxa"/>
          </w:tcPr>
          <w:p w14:paraId="2F04091E" w14:textId="77777777" w:rsidR="00E60D69" w:rsidRPr="00E60D69" w:rsidRDefault="00E60D69" w:rsidP="00F02903">
            <w:pPr>
              <w:keepNext/>
              <w:rPr>
                <w:rFonts w:asciiTheme="majorHAnsi" w:hAnsiTheme="majorHAnsi"/>
                <w:b w:val="0"/>
              </w:rPr>
            </w:pPr>
            <w:r w:rsidRPr="00E60D69">
              <w:rPr>
                <w:rFonts w:asciiTheme="majorHAnsi" w:hAnsiTheme="majorHAnsi"/>
                <w:b w:val="0"/>
              </w:rPr>
              <w:t>Oseba pooblaščena za zastopanje:</w:t>
            </w:r>
          </w:p>
        </w:tc>
        <w:tc>
          <w:tcPr>
            <w:tcW w:w="6045" w:type="dxa"/>
          </w:tcPr>
          <w:p w14:paraId="48DE9917" w14:textId="77777777" w:rsidR="00E60D69" w:rsidRPr="00E60D69" w:rsidRDefault="00E60D69" w:rsidP="00F02903">
            <w:pPr>
              <w:keepNext/>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bl>
    <w:p w14:paraId="13084A0D" w14:textId="77777777" w:rsidR="00E60D69" w:rsidRPr="00CF73B3" w:rsidRDefault="00E60D69" w:rsidP="00E60D69">
      <w:pPr>
        <w:pStyle w:val="Naslov5"/>
        <w:rPr>
          <w:sz w:val="24"/>
          <w:szCs w:val="24"/>
        </w:rPr>
      </w:pPr>
      <w:r w:rsidRPr="00CF73B3">
        <w:rPr>
          <w:sz w:val="24"/>
          <w:szCs w:val="24"/>
        </w:rPr>
        <w:t>3.1.2 Osebe, ki so članice upravnega, vodstvenega ali nadzornega organa gospodarskega subjekta ali ki imajo pooblastila za njegovo zastopanje ali odločanje ali nadzor v njem</w:t>
      </w:r>
    </w:p>
    <w:tbl>
      <w:tblPr>
        <w:tblStyle w:val="CGPCorpBesediloPoudarek1"/>
        <w:tblW w:w="0" w:type="auto"/>
        <w:tblLook w:val="04A0" w:firstRow="1" w:lastRow="0" w:firstColumn="1" w:lastColumn="0" w:noHBand="0" w:noVBand="1"/>
      </w:tblPr>
      <w:tblGrid>
        <w:gridCol w:w="823"/>
        <w:gridCol w:w="2438"/>
        <w:gridCol w:w="1417"/>
        <w:gridCol w:w="3449"/>
        <w:gridCol w:w="1371"/>
      </w:tblGrid>
      <w:tr w:rsidR="00E60D69" w:rsidRPr="00E60D69" w14:paraId="6A5BA8B1"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3" w:type="dxa"/>
          </w:tcPr>
          <w:p w14:paraId="400D8BB8"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rPr>
              <w:t>Zap. št.</w:t>
            </w:r>
          </w:p>
        </w:tc>
        <w:tc>
          <w:tcPr>
            <w:tcW w:w="2438" w:type="dxa"/>
          </w:tcPr>
          <w:p w14:paraId="62B5F81E"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Ime in priimek</w:t>
            </w:r>
          </w:p>
        </w:tc>
        <w:tc>
          <w:tcPr>
            <w:tcW w:w="1417" w:type="dxa"/>
          </w:tcPr>
          <w:p w14:paraId="79FC94C6"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rPr>
            </w:pPr>
            <w:r w:rsidRPr="00E60D69">
              <w:rPr>
                <w:rFonts w:asciiTheme="majorHAnsi" w:eastAsia="Calibri" w:hAnsiTheme="majorHAnsi"/>
              </w:rPr>
              <w:t>Datum rojstva</w:t>
            </w:r>
          </w:p>
        </w:tc>
        <w:tc>
          <w:tcPr>
            <w:tcW w:w="3449" w:type="dxa"/>
          </w:tcPr>
          <w:p w14:paraId="69E47620"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Naslov</w:t>
            </w:r>
          </w:p>
        </w:tc>
        <w:tc>
          <w:tcPr>
            <w:tcW w:w="1371" w:type="dxa"/>
          </w:tcPr>
          <w:p w14:paraId="7C948FC0" w14:textId="77777777" w:rsidR="00E60D69" w:rsidRPr="00E60D69" w:rsidRDefault="00E60D69" w:rsidP="00F02903">
            <w:pPr>
              <w:widowControl w:val="0"/>
              <w:autoSpaceDE w:val="0"/>
              <w:autoSpaceDN w:val="0"/>
              <w:adjustRightInd w:val="0"/>
              <w:spacing w:before="60" w:after="60"/>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rPr>
            </w:pPr>
            <w:r w:rsidRPr="00E60D69">
              <w:rPr>
                <w:rFonts w:asciiTheme="majorHAnsi" w:eastAsia="Calibri" w:hAnsiTheme="majorHAnsi"/>
              </w:rPr>
              <w:t>Funkcija</w:t>
            </w:r>
          </w:p>
        </w:tc>
      </w:tr>
      <w:tr w:rsidR="00E60D69" w:rsidRPr="00E60D69" w14:paraId="5807FC5E" w14:textId="77777777" w:rsidTr="00F02903">
        <w:tc>
          <w:tcPr>
            <w:cnfStyle w:val="001000000000" w:firstRow="0" w:lastRow="0" w:firstColumn="1" w:lastColumn="0" w:oddVBand="0" w:evenVBand="0" w:oddHBand="0" w:evenHBand="0" w:firstRowFirstColumn="0" w:firstRowLastColumn="0" w:lastRowFirstColumn="0" w:lastRowLastColumn="0"/>
            <w:tcW w:w="823" w:type="dxa"/>
          </w:tcPr>
          <w:p w14:paraId="59637686"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1.</w:t>
            </w:r>
          </w:p>
        </w:tc>
        <w:tc>
          <w:tcPr>
            <w:tcW w:w="2438" w:type="dxa"/>
          </w:tcPr>
          <w:p w14:paraId="57C6E5EB"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046F502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3D628B3C"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088456F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6A8CB35C" w14:textId="77777777" w:rsidTr="00F02903">
        <w:tc>
          <w:tcPr>
            <w:cnfStyle w:val="001000000000" w:firstRow="0" w:lastRow="0" w:firstColumn="1" w:lastColumn="0" w:oddVBand="0" w:evenVBand="0" w:oddHBand="0" w:evenHBand="0" w:firstRowFirstColumn="0" w:firstRowLastColumn="0" w:lastRowFirstColumn="0" w:lastRowLastColumn="0"/>
            <w:tcW w:w="823" w:type="dxa"/>
          </w:tcPr>
          <w:p w14:paraId="4569916B"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2.</w:t>
            </w:r>
          </w:p>
        </w:tc>
        <w:tc>
          <w:tcPr>
            <w:tcW w:w="2438" w:type="dxa"/>
          </w:tcPr>
          <w:p w14:paraId="7DFC859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5B9DFC3F"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56E2E99B"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5A28CEA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7C89C83B" w14:textId="77777777" w:rsidTr="00F02903">
        <w:tc>
          <w:tcPr>
            <w:cnfStyle w:val="001000000000" w:firstRow="0" w:lastRow="0" w:firstColumn="1" w:lastColumn="0" w:oddVBand="0" w:evenVBand="0" w:oddHBand="0" w:evenHBand="0" w:firstRowFirstColumn="0" w:firstRowLastColumn="0" w:lastRowFirstColumn="0" w:lastRowLastColumn="0"/>
            <w:tcW w:w="823" w:type="dxa"/>
          </w:tcPr>
          <w:p w14:paraId="32C9B055"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3.</w:t>
            </w:r>
          </w:p>
        </w:tc>
        <w:tc>
          <w:tcPr>
            <w:tcW w:w="2438" w:type="dxa"/>
          </w:tcPr>
          <w:p w14:paraId="7E7E738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5423339F"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6580477B"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05432908"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5B09FE54" w14:textId="77777777" w:rsidTr="00F02903">
        <w:tc>
          <w:tcPr>
            <w:cnfStyle w:val="001000000000" w:firstRow="0" w:lastRow="0" w:firstColumn="1" w:lastColumn="0" w:oddVBand="0" w:evenVBand="0" w:oddHBand="0" w:evenHBand="0" w:firstRowFirstColumn="0" w:firstRowLastColumn="0" w:lastRowFirstColumn="0" w:lastRowLastColumn="0"/>
            <w:tcW w:w="823" w:type="dxa"/>
          </w:tcPr>
          <w:p w14:paraId="4CD385B4"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t>4.</w:t>
            </w:r>
          </w:p>
        </w:tc>
        <w:tc>
          <w:tcPr>
            <w:tcW w:w="2438" w:type="dxa"/>
          </w:tcPr>
          <w:p w14:paraId="69BD3769"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1B039C0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74847234"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181E3CAA"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r w:rsidR="00E60D69" w:rsidRPr="00E60D69" w14:paraId="27FC299C" w14:textId="77777777" w:rsidTr="00F02903">
        <w:tc>
          <w:tcPr>
            <w:cnfStyle w:val="001000000000" w:firstRow="0" w:lastRow="0" w:firstColumn="1" w:lastColumn="0" w:oddVBand="0" w:evenVBand="0" w:oddHBand="0" w:evenHBand="0" w:firstRowFirstColumn="0" w:firstRowLastColumn="0" w:lastRowFirstColumn="0" w:lastRowLastColumn="0"/>
            <w:tcW w:w="823" w:type="dxa"/>
          </w:tcPr>
          <w:p w14:paraId="296EBBAD" w14:textId="77777777" w:rsidR="00E60D69" w:rsidRPr="00E60D69" w:rsidRDefault="00E60D69" w:rsidP="00F02903">
            <w:pPr>
              <w:widowControl w:val="0"/>
              <w:autoSpaceDE w:val="0"/>
              <w:autoSpaceDN w:val="0"/>
              <w:adjustRightInd w:val="0"/>
              <w:spacing w:before="60" w:after="60"/>
              <w:jc w:val="center"/>
              <w:rPr>
                <w:rFonts w:asciiTheme="majorHAnsi" w:eastAsia="Calibri" w:hAnsiTheme="majorHAnsi"/>
                <w:b w:val="0"/>
              </w:rPr>
            </w:pPr>
            <w:r w:rsidRPr="00E60D69">
              <w:rPr>
                <w:rFonts w:asciiTheme="majorHAnsi" w:eastAsia="Calibri" w:hAnsiTheme="majorHAnsi"/>
                <w:b w:val="0"/>
              </w:rPr>
              <w:lastRenderedPageBreak/>
              <w:t>5.</w:t>
            </w:r>
          </w:p>
        </w:tc>
        <w:tc>
          <w:tcPr>
            <w:tcW w:w="2438" w:type="dxa"/>
          </w:tcPr>
          <w:p w14:paraId="1822A98D"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417" w:type="dxa"/>
          </w:tcPr>
          <w:p w14:paraId="04CF479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3449" w:type="dxa"/>
          </w:tcPr>
          <w:p w14:paraId="1EF921C7"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c>
          <w:tcPr>
            <w:tcW w:w="1371" w:type="dxa"/>
          </w:tcPr>
          <w:p w14:paraId="56918730" w14:textId="77777777" w:rsidR="00E60D69" w:rsidRPr="00E60D69" w:rsidRDefault="00E60D69" w:rsidP="00F02903">
            <w:pPr>
              <w:widowControl w:val="0"/>
              <w:autoSpaceDE w:val="0"/>
              <w:autoSpaceDN w:val="0"/>
              <w:adjustRightInd w:val="0"/>
              <w:spacing w:before="6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rPr>
            </w:pPr>
          </w:p>
        </w:tc>
      </w:tr>
    </w:tbl>
    <w:p w14:paraId="0FD5121A" w14:textId="77777777" w:rsidR="00E60D69" w:rsidRDefault="00E60D69" w:rsidP="00E60D69">
      <w:pPr>
        <w:pStyle w:val="Odstavekseznama"/>
        <w:ind w:left="284"/>
        <w:rPr>
          <w:b/>
          <w:bCs/>
          <w:color w:val="002060"/>
          <w:sz w:val="24"/>
          <w:szCs w:val="24"/>
        </w:rPr>
      </w:pPr>
    </w:p>
    <w:p w14:paraId="7C242D68" w14:textId="77777777" w:rsidR="00E60D69" w:rsidRPr="00CF73B3" w:rsidRDefault="00E60D69" w:rsidP="00E60D69">
      <w:pPr>
        <w:pStyle w:val="Naslov5"/>
        <w:rPr>
          <w:bCs/>
          <w:sz w:val="24"/>
          <w:szCs w:val="24"/>
        </w:rPr>
      </w:pPr>
      <w:r w:rsidRPr="00CF73B3">
        <w:rPr>
          <w:bCs/>
          <w:sz w:val="24"/>
          <w:szCs w:val="24"/>
        </w:rPr>
        <w:t xml:space="preserve">3.1.3 </w:t>
      </w:r>
      <w:r>
        <w:rPr>
          <w:sz w:val="24"/>
          <w:szCs w:val="24"/>
        </w:rPr>
        <w:t>Podatki o delih, ki jih bo izvedel podizvajalec</w:t>
      </w:r>
    </w:p>
    <w:p w14:paraId="12EEF74E" w14:textId="77777777" w:rsidR="00E60D69" w:rsidRPr="0042412F" w:rsidRDefault="00E60D69" w:rsidP="00E60D69">
      <w:pPr>
        <w:spacing w:before="120"/>
      </w:pPr>
      <w:r w:rsidRPr="00633D94">
        <w:t xml:space="preserve">Podatki iz drugega odstavka 94. člena ZJN-3, ki jih gospodarski subjekt za podizvajalca navede v nadaljevanju te točke, so obvezna sestavina pogodbe o izvedbi predmetnega javnega </w:t>
      </w:r>
      <w:r w:rsidRPr="0042412F">
        <w:t>naročila.</w:t>
      </w:r>
    </w:p>
    <w:tbl>
      <w:tblPr>
        <w:tblStyle w:val="CGPCorpBesediloPoudarek1"/>
        <w:tblW w:w="9498" w:type="dxa"/>
        <w:tblLayout w:type="fixed"/>
        <w:tblLook w:val="01E0" w:firstRow="1" w:lastRow="1" w:firstColumn="1" w:lastColumn="1" w:noHBand="0" w:noVBand="0"/>
      </w:tblPr>
      <w:tblGrid>
        <w:gridCol w:w="3970"/>
        <w:gridCol w:w="5528"/>
      </w:tblGrid>
      <w:tr w:rsidR="00E60D69" w:rsidRPr="00E60D69" w14:paraId="246FE657" w14:textId="77777777" w:rsidTr="00F02903">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9498" w:type="dxa"/>
            <w:gridSpan w:val="2"/>
          </w:tcPr>
          <w:p w14:paraId="74921D03" w14:textId="77777777" w:rsidR="00E60D69" w:rsidRPr="00E60D69" w:rsidRDefault="00E60D69" w:rsidP="00F02903">
            <w:pPr>
              <w:pStyle w:val="Naslov6"/>
              <w:spacing w:before="120" w:after="120"/>
              <w:rPr>
                <w:rFonts w:asciiTheme="majorHAnsi" w:hAnsiTheme="majorHAnsi"/>
                <w:color w:val="FFFFFF" w:themeColor="background1"/>
                <w:sz w:val="18"/>
                <w:szCs w:val="18"/>
              </w:rPr>
            </w:pPr>
            <w:r w:rsidRPr="00E60D69">
              <w:rPr>
                <w:rFonts w:asciiTheme="majorHAnsi" w:hAnsiTheme="majorHAnsi"/>
                <w:color w:val="FFFFFF" w:themeColor="background1"/>
                <w:sz w:val="18"/>
                <w:szCs w:val="18"/>
              </w:rPr>
              <w:t>VSAKA VRSTA STORITVE PODIZVAJALCA, KI JIH BO OPRAVLJAL:</w:t>
            </w:r>
          </w:p>
        </w:tc>
      </w:tr>
      <w:tr w:rsidR="00E60D69" w:rsidRPr="00E60D69" w14:paraId="157DC997" w14:textId="77777777" w:rsidTr="00F02903">
        <w:trPr>
          <w:trHeight w:val="787"/>
        </w:trPr>
        <w:tc>
          <w:tcPr>
            <w:cnfStyle w:val="001000000000" w:firstRow="0" w:lastRow="0" w:firstColumn="1" w:lastColumn="0" w:oddVBand="0" w:evenVBand="0" w:oddHBand="0" w:evenHBand="0" w:firstRowFirstColumn="0" w:firstRowLastColumn="0" w:lastRowFirstColumn="0" w:lastRowLastColumn="0"/>
            <w:tcW w:w="3970" w:type="dxa"/>
          </w:tcPr>
          <w:p w14:paraId="73E460F5" w14:textId="77777777" w:rsidR="00E60D69" w:rsidRPr="00E60D69" w:rsidRDefault="00E60D69" w:rsidP="00F02903">
            <w:pPr>
              <w:rPr>
                <w:rFonts w:asciiTheme="majorHAnsi" w:eastAsia="Calibri" w:hAnsiTheme="majorHAnsi"/>
                <w:b w:val="0"/>
                <w:sz w:val="18"/>
                <w:szCs w:val="18"/>
              </w:rPr>
            </w:pPr>
            <w:r w:rsidRPr="00E60D69">
              <w:rPr>
                <w:rFonts w:asciiTheme="majorHAnsi" w:eastAsia="Calibri" w:hAnsiTheme="majorHAnsi"/>
                <w:b w:val="0"/>
                <w:sz w:val="18"/>
                <w:szCs w:val="18"/>
              </w:rPr>
              <w:t>Ime in naslov podizvajalca:</w:t>
            </w:r>
          </w:p>
        </w:tc>
        <w:tc>
          <w:tcPr>
            <w:cnfStyle w:val="000100000000" w:firstRow="0" w:lastRow="0" w:firstColumn="0" w:lastColumn="1" w:oddVBand="0" w:evenVBand="0" w:oddHBand="0" w:evenHBand="0" w:firstRowFirstColumn="0" w:firstRowLastColumn="0" w:lastRowFirstColumn="0" w:lastRowLastColumn="0"/>
            <w:tcW w:w="5528" w:type="dxa"/>
          </w:tcPr>
          <w:p w14:paraId="1B68908A" w14:textId="77777777" w:rsidR="00E60D69" w:rsidRPr="00E60D69" w:rsidRDefault="00E60D69" w:rsidP="00F02903">
            <w:pPr>
              <w:jc w:val="center"/>
              <w:rPr>
                <w:rFonts w:asciiTheme="majorHAnsi" w:hAnsiTheme="majorHAnsi" w:cstheme="minorHAnsi"/>
                <w:bCs/>
                <w:sz w:val="18"/>
                <w:szCs w:val="18"/>
              </w:rPr>
            </w:pPr>
          </w:p>
        </w:tc>
      </w:tr>
      <w:tr w:rsidR="00E60D69" w:rsidRPr="00E60D69" w14:paraId="475BD488" w14:textId="77777777" w:rsidTr="00F02903">
        <w:trPr>
          <w:trHeight w:val="515"/>
        </w:trPr>
        <w:tc>
          <w:tcPr>
            <w:cnfStyle w:val="001000000000" w:firstRow="0" w:lastRow="0" w:firstColumn="1" w:lastColumn="0" w:oddVBand="0" w:evenVBand="0" w:oddHBand="0" w:evenHBand="0" w:firstRowFirstColumn="0" w:firstRowLastColumn="0" w:lastRowFirstColumn="0" w:lastRowLastColumn="0"/>
            <w:tcW w:w="3970" w:type="dxa"/>
          </w:tcPr>
          <w:p w14:paraId="15AB55F6" w14:textId="77777777" w:rsidR="00E60D69" w:rsidRPr="00E60D69" w:rsidRDefault="00E60D69" w:rsidP="00F02903">
            <w:pPr>
              <w:keepNext/>
              <w:rPr>
                <w:rFonts w:asciiTheme="majorHAnsi" w:hAnsiTheme="majorHAnsi"/>
                <w:b w:val="0"/>
                <w:sz w:val="18"/>
                <w:szCs w:val="18"/>
              </w:rPr>
            </w:pPr>
            <w:r w:rsidRPr="00E60D69">
              <w:rPr>
                <w:rFonts w:asciiTheme="majorHAnsi" w:hAnsiTheme="majorHAnsi"/>
                <w:b w:val="0"/>
                <w:sz w:val="18"/>
                <w:szCs w:val="18"/>
              </w:rPr>
              <w:t>Vrsta del, ki jih bo izvedel oz. vrsta blaga, ki ga bo dobavil podizvajalec/PREDMET:</w:t>
            </w:r>
          </w:p>
        </w:tc>
        <w:tc>
          <w:tcPr>
            <w:cnfStyle w:val="000100000000" w:firstRow="0" w:lastRow="0" w:firstColumn="0" w:lastColumn="1" w:oddVBand="0" w:evenVBand="0" w:oddHBand="0" w:evenHBand="0" w:firstRowFirstColumn="0" w:firstRowLastColumn="0" w:lastRowFirstColumn="0" w:lastRowLastColumn="0"/>
            <w:tcW w:w="5528" w:type="dxa"/>
          </w:tcPr>
          <w:p w14:paraId="690D895E" w14:textId="77777777" w:rsidR="00E60D69" w:rsidRPr="00E60D69" w:rsidRDefault="00E60D69" w:rsidP="00F02903">
            <w:pPr>
              <w:suppressAutoHyphens w:val="0"/>
              <w:rPr>
                <w:rFonts w:asciiTheme="majorHAnsi" w:hAnsiTheme="majorHAnsi"/>
                <w:sz w:val="18"/>
                <w:szCs w:val="18"/>
              </w:rPr>
            </w:pPr>
          </w:p>
        </w:tc>
      </w:tr>
      <w:tr w:rsidR="00E60D69" w:rsidRPr="00E60D69" w14:paraId="556451E8" w14:textId="77777777" w:rsidTr="00F02903">
        <w:trPr>
          <w:trHeight w:val="515"/>
        </w:trPr>
        <w:tc>
          <w:tcPr>
            <w:cnfStyle w:val="001000000000" w:firstRow="0" w:lastRow="0" w:firstColumn="1" w:lastColumn="0" w:oddVBand="0" w:evenVBand="0" w:oddHBand="0" w:evenHBand="0" w:firstRowFirstColumn="0" w:firstRowLastColumn="0" w:lastRowFirstColumn="0" w:lastRowLastColumn="0"/>
            <w:tcW w:w="3970" w:type="dxa"/>
          </w:tcPr>
          <w:p w14:paraId="28F54923" w14:textId="77777777" w:rsidR="00E60D69" w:rsidRPr="00E60D69" w:rsidRDefault="00E60D69" w:rsidP="00F02903">
            <w:pPr>
              <w:keepNext/>
              <w:rPr>
                <w:rFonts w:asciiTheme="majorHAnsi" w:hAnsiTheme="majorHAnsi"/>
                <w:b w:val="0"/>
                <w:sz w:val="18"/>
                <w:szCs w:val="18"/>
              </w:rPr>
            </w:pPr>
            <w:r w:rsidRPr="00E60D69">
              <w:rPr>
                <w:rFonts w:asciiTheme="majorHAnsi" w:hAnsiTheme="majorHAnsi"/>
                <w:b w:val="0"/>
                <w:sz w:val="18"/>
                <w:szCs w:val="18"/>
              </w:rPr>
              <w:t>Delež izvedbe del oz. dobave (v %)</w:t>
            </w:r>
          </w:p>
        </w:tc>
        <w:tc>
          <w:tcPr>
            <w:cnfStyle w:val="000100000000" w:firstRow="0" w:lastRow="0" w:firstColumn="0" w:lastColumn="1" w:oddVBand="0" w:evenVBand="0" w:oddHBand="0" w:evenHBand="0" w:firstRowFirstColumn="0" w:firstRowLastColumn="0" w:lastRowFirstColumn="0" w:lastRowLastColumn="0"/>
            <w:tcW w:w="5528" w:type="dxa"/>
          </w:tcPr>
          <w:p w14:paraId="6503947C" w14:textId="77777777" w:rsidR="00E60D69" w:rsidRPr="00E60D69" w:rsidRDefault="00E60D69" w:rsidP="00F02903">
            <w:pPr>
              <w:rPr>
                <w:rFonts w:asciiTheme="majorHAnsi" w:hAnsiTheme="majorHAnsi"/>
                <w:sz w:val="18"/>
                <w:szCs w:val="18"/>
              </w:rPr>
            </w:pPr>
          </w:p>
        </w:tc>
      </w:tr>
      <w:tr w:rsidR="00E60D69" w:rsidRPr="00E60D69" w14:paraId="336645FB" w14:textId="77777777" w:rsidTr="00F02903">
        <w:trPr>
          <w:trHeight w:val="530"/>
        </w:trPr>
        <w:tc>
          <w:tcPr>
            <w:cnfStyle w:val="001000000000" w:firstRow="0" w:lastRow="0" w:firstColumn="1" w:lastColumn="0" w:oddVBand="0" w:evenVBand="0" w:oddHBand="0" w:evenHBand="0" w:firstRowFirstColumn="0" w:firstRowLastColumn="0" w:lastRowFirstColumn="0" w:lastRowLastColumn="0"/>
            <w:tcW w:w="3970" w:type="dxa"/>
          </w:tcPr>
          <w:p w14:paraId="04A70A9A" w14:textId="77777777" w:rsidR="00E60D69" w:rsidRPr="00E60D69" w:rsidRDefault="00E60D69" w:rsidP="00F02903">
            <w:pPr>
              <w:keepNext/>
              <w:rPr>
                <w:rFonts w:asciiTheme="majorHAnsi" w:hAnsiTheme="majorHAnsi"/>
                <w:b w:val="0"/>
                <w:sz w:val="18"/>
                <w:szCs w:val="18"/>
              </w:rPr>
            </w:pPr>
            <w:r w:rsidRPr="00E60D69">
              <w:rPr>
                <w:rFonts w:asciiTheme="majorHAnsi" w:hAnsiTheme="majorHAnsi"/>
                <w:b w:val="0"/>
                <w:sz w:val="18"/>
                <w:szCs w:val="18"/>
              </w:rPr>
              <w:t>Vrednost izvedbe teh del oz. dobave (v EUR z DDV)</w:t>
            </w:r>
          </w:p>
        </w:tc>
        <w:tc>
          <w:tcPr>
            <w:cnfStyle w:val="000100000000" w:firstRow="0" w:lastRow="0" w:firstColumn="0" w:lastColumn="1" w:oddVBand="0" w:evenVBand="0" w:oddHBand="0" w:evenHBand="0" w:firstRowFirstColumn="0" w:firstRowLastColumn="0" w:lastRowFirstColumn="0" w:lastRowLastColumn="0"/>
            <w:tcW w:w="5528" w:type="dxa"/>
          </w:tcPr>
          <w:p w14:paraId="174E56D7" w14:textId="77777777" w:rsidR="00E60D69" w:rsidRPr="00E60D69" w:rsidRDefault="00E60D69" w:rsidP="00F02903">
            <w:pPr>
              <w:suppressAutoHyphens w:val="0"/>
              <w:rPr>
                <w:rFonts w:asciiTheme="majorHAnsi" w:hAnsiTheme="majorHAnsi"/>
                <w:sz w:val="18"/>
                <w:szCs w:val="18"/>
              </w:rPr>
            </w:pPr>
          </w:p>
        </w:tc>
      </w:tr>
      <w:tr w:rsidR="00E60D69" w:rsidRPr="00E60D69" w14:paraId="76B60D30" w14:textId="77777777" w:rsidTr="00F02903">
        <w:trPr>
          <w:cnfStyle w:val="010000000000" w:firstRow="0" w:lastRow="1"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3970" w:type="dxa"/>
          </w:tcPr>
          <w:p w14:paraId="759779C9" w14:textId="77777777" w:rsidR="00E60D69" w:rsidRPr="00E60D69" w:rsidRDefault="00E60D69" w:rsidP="00F02903">
            <w:pPr>
              <w:keepNext/>
              <w:rPr>
                <w:rFonts w:asciiTheme="majorHAnsi" w:hAnsiTheme="majorHAnsi"/>
                <w:b w:val="0"/>
                <w:sz w:val="18"/>
                <w:szCs w:val="18"/>
              </w:rPr>
            </w:pPr>
            <w:r w:rsidRPr="00E60D69">
              <w:rPr>
                <w:rFonts w:asciiTheme="majorHAnsi" w:hAnsiTheme="majorHAnsi"/>
                <w:b w:val="0"/>
                <w:sz w:val="18"/>
                <w:szCs w:val="18"/>
              </w:rPr>
              <w:t xml:space="preserve">Kraj oz. območje </w:t>
            </w:r>
          </w:p>
          <w:p w14:paraId="4F27F86C" w14:textId="77777777" w:rsidR="00E60D69" w:rsidRPr="00E60D69" w:rsidRDefault="00E60D69" w:rsidP="00F02903">
            <w:pPr>
              <w:keepNext/>
              <w:rPr>
                <w:rFonts w:asciiTheme="majorHAnsi" w:hAnsiTheme="majorHAnsi"/>
                <w:b w:val="0"/>
                <w:sz w:val="18"/>
                <w:szCs w:val="18"/>
              </w:rPr>
            </w:pPr>
            <w:r w:rsidRPr="00E60D69">
              <w:rPr>
                <w:rFonts w:asciiTheme="majorHAnsi" w:hAnsiTheme="majorHAnsi"/>
                <w:b w:val="0"/>
                <w:sz w:val="18"/>
                <w:szCs w:val="18"/>
              </w:rPr>
              <w:t>izvedbe teh del oz. dobave:</w:t>
            </w:r>
          </w:p>
        </w:tc>
        <w:tc>
          <w:tcPr>
            <w:cnfStyle w:val="000100000000" w:firstRow="0" w:lastRow="0" w:firstColumn="0" w:lastColumn="1" w:oddVBand="0" w:evenVBand="0" w:oddHBand="0" w:evenHBand="0" w:firstRowFirstColumn="0" w:firstRowLastColumn="0" w:lastRowFirstColumn="0" w:lastRowLastColumn="0"/>
            <w:tcW w:w="5528" w:type="dxa"/>
          </w:tcPr>
          <w:p w14:paraId="4B72305C" w14:textId="77777777" w:rsidR="00E60D69" w:rsidRPr="00E60D69" w:rsidRDefault="00E60D69" w:rsidP="00F02903">
            <w:pPr>
              <w:suppressAutoHyphens w:val="0"/>
              <w:rPr>
                <w:rFonts w:asciiTheme="majorHAnsi" w:hAnsiTheme="majorHAnsi"/>
                <w:sz w:val="18"/>
                <w:szCs w:val="18"/>
              </w:rPr>
            </w:pPr>
          </w:p>
        </w:tc>
      </w:tr>
    </w:tbl>
    <w:p w14:paraId="4124ED7D" w14:textId="77777777" w:rsidR="00E60D69" w:rsidRDefault="00E60D69" w:rsidP="00E60D69">
      <w:pPr>
        <w:spacing w:before="120"/>
        <w:rPr>
          <w:b/>
        </w:rPr>
      </w:pPr>
    </w:p>
    <w:p w14:paraId="40B7A269" w14:textId="77777777" w:rsidR="00E60D69" w:rsidRDefault="00E60D69" w:rsidP="00E60D69">
      <w:pPr>
        <w:spacing w:before="120"/>
        <w:rPr>
          <w:b/>
        </w:rPr>
      </w:pPr>
      <w:r w:rsidRPr="0042412F">
        <w:rPr>
          <w:b/>
        </w:rPr>
        <w:t>Navesti je potrebno vsa dela in vse zahtevane podatke za delo, ki jih bo izvajal podizvajalec.</w:t>
      </w:r>
    </w:p>
    <w:p w14:paraId="5FDE735B" w14:textId="77777777" w:rsidR="00E60D69" w:rsidRPr="0042412F" w:rsidRDefault="00E60D69" w:rsidP="00E60D69">
      <w:pPr>
        <w:pStyle w:val="Naslov3"/>
        <w:spacing w:before="360"/>
      </w:pPr>
      <w:bookmarkStart w:id="80" w:name="_Toc53729958"/>
      <w:bookmarkStart w:id="81" w:name="_Toc192494843"/>
      <w:r>
        <w:t>4. SKRBNIK POGODBE NA STRANI PONUDNIKA</w:t>
      </w:r>
      <w:bookmarkEnd w:id="80"/>
      <w:bookmarkEnd w:id="81"/>
    </w:p>
    <w:p w14:paraId="73FC4265" w14:textId="77777777" w:rsidR="00E60D69" w:rsidRDefault="00E60D69" w:rsidP="00E60D69">
      <w:pPr>
        <w:spacing w:before="120"/>
        <w:rPr>
          <w:lang w:bidi="en-US"/>
        </w:rPr>
      </w:pPr>
      <w:r>
        <w:rPr>
          <w:lang w:bidi="en-US"/>
        </w:rPr>
        <w:t>Skrbnik pogodbe na strani ponudnika:</w:t>
      </w:r>
    </w:p>
    <w:p w14:paraId="2F8C22D0" w14:textId="77777777" w:rsidR="00E86E09" w:rsidRDefault="00E86E09" w:rsidP="00E60D69">
      <w:pPr>
        <w:spacing w:before="120"/>
        <w:rPr>
          <w:lang w:bidi="en-US"/>
        </w:rPr>
      </w:pPr>
    </w:p>
    <w:p w14:paraId="2E2064CC" w14:textId="77777777" w:rsidR="00E60D69" w:rsidRDefault="00E60D69" w:rsidP="00E60D69">
      <w:pPr>
        <w:rPr>
          <w:lang w:bidi="en-US"/>
        </w:rPr>
      </w:pPr>
      <w:r>
        <w:rPr>
          <w:lang w:bidi="en-US"/>
        </w:rPr>
        <w:t>_______________________________________________________________________</w:t>
      </w:r>
    </w:p>
    <w:p w14:paraId="2C3B07B5" w14:textId="77777777" w:rsidR="007F33B1" w:rsidRDefault="007F33B1" w:rsidP="00E60D69">
      <w:pPr>
        <w:rPr>
          <w:lang w:bidi="en-US"/>
        </w:rPr>
      </w:pPr>
    </w:p>
    <w:p w14:paraId="2BC7BAC8" w14:textId="77777777" w:rsidR="00E60D69" w:rsidRDefault="00E60D69" w:rsidP="00E60D69">
      <w:pPr>
        <w:rPr>
          <w:lang w:bidi="en-US"/>
        </w:rPr>
      </w:pPr>
    </w:p>
    <w:p w14:paraId="6A30CCD3" w14:textId="77777777" w:rsidR="007F33B1" w:rsidRDefault="007F33B1" w:rsidP="00E60D69">
      <w:pPr>
        <w:rPr>
          <w:lang w:bidi="en-US"/>
        </w:rPr>
      </w:pPr>
    </w:p>
    <w:p w14:paraId="33C360BE" w14:textId="77777777" w:rsidR="007F33B1" w:rsidRDefault="007F33B1" w:rsidP="00E60D69">
      <w:pPr>
        <w:rPr>
          <w:lang w:bidi="en-US"/>
        </w:rPr>
      </w:pPr>
    </w:p>
    <w:p w14:paraId="1B0DF7B4" w14:textId="77777777" w:rsidR="007F33B1" w:rsidRDefault="007F33B1" w:rsidP="00E60D69">
      <w:pPr>
        <w:rPr>
          <w:lang w:bidi="en-US"/>
        </w:rPr>
      </w:pPr>
    </w:p>
    <w:p w14:paraId="3670D348" w14:textId="77777777" w:rsidR="007F33B1" w:rsidRDefault="007F33B1" w:rsidP="00E60D69">
      <w:pPr>
        <w:rPr>
          <w:lang w:bidi="en-US"/>
        </w:rPr>
      </w:pPr>
    </w:p>
    <w:p w14:paraId="6AE2521F" w14:textId="77777777" w:rsidR="007F33B1" w:rsidRDefault="007F33B1" w:rsidP="00E60D69">
      <w:pPr>
        <w:rPr>
          <w:lang w:bidi="en-US"/>
        </w:rPr>
      </w:pPr>
    </w:p>
    <w:p w14:paraId="3DA12CCE" w14:textId="77777777" w:rsidR="007F33B1" w:rsidRDefault="007F33B1" w:rsidP="00E60D69">
      <w:pPr>
        <w:rPr>
          <w:lang w:bidi="en-US"/>
        </w:rPr>
      </w:pPr>
    </w:p>
    <w:p w14:paraId="2BF5C74E" w14:textId="77777777" w:rsidR="007F33B1" w:rsidRPr="0042412F" w:rsidRDefault="007F33B1" w:rsidP="00E60D69">
      <w:pPr>
        <w:rPr>
          <w:lang w:bidi="en-US"/>
        </w:rPr>
      </w:pPr>
    </w:p>
    <w:tbl>
      <w:tblPr>
        <w:tblW w:w="0" w:type="auto"/>
        <w:tblLook w:val="04A0" w:firstRow="1" w:lastRow="0" w:firstColumn="1" w:lastColumn="0" w:noHBand="0" w:noVBand="1"/>
      </w:tblPr>
      <w:tblGrid>
        <w:gridCol w:w="3185"/>
        <w:gridCol w:w="2256"/>
        <w:gridCol w:w="4113"/>
      </w:tblGrid>
      <w:tr w:rsidR="00E60D69" w:rsidRPr="0042412F" w14:paraId="1EA934AE" w14:textId="77777777" w:rsidTr="00F02903">
        <w:trPr>
          <w:trHeight w:val="1627"/>
        </w:trPr>
        <w:tc>
          <w:tcPr>
            <w:tcW w:w="3185" w:type="dxa"/>
          </w:tcPr>
          <w:p w14:paraId="285547E0" w14:textId="77777777" w:rsidR="00E60D69" w:rsidRPr="0042412F" w:rsidRDefault="00E60D69" w:rsidP="00F02903">
            <w:r w:rsidRPr="0042412F">
              <w:t xml:space="preserve">Kraj: </w:t>
            </w:r>
          </w:p>
          <w:p w14:paraId="6AB31F35" w14:textId="77777777" w:rsidR="00E60D69" w:rsidRPr="0042412F" w:rsidRDefault="00E60D69" w:rsidP="00F02903">
            <w:r w:rsidRPr="0042412F">
              <w:t xml:space="preserve">Datum: </w:t>
            </w:r>
          </w:p>
        </w:tc>
        <w:tc>
          <w:tcPr>
            <w:tcW w:w="2256" w:type="dxa"/>
          </w:tcPr>
          <w:p w14:paraId="74C1355A" w14:textId="77777777" w:rsidR="00E60D69" w:rsidRPr="0042412F" w:rsidRDefault="00E60D69" w:rsidP="00F02903">
            <w:pPr>
              <w:jc w:val="center"/>
            </w:pPr>
            <w:r w:rsidRPr="0042412F">
              <w:t>žig</w:t>
            </w:r>
          </w:p>
        </w:tc>
        <w:tc>
          <w:tcPr>
            <w:tcW w:w="4113" w:type="dxa"/>
          </w:tcPr>
          <w:p w14:paraId="3328BCA0" w14:textId="77777777" w:rsidR="00E60D69" w:rsidRPr="0042412F" w:rsidRDefault="00E60D69" w:rsidP="00F02903">
            <w:r w:rsidRPr="0042412F">
              <w:t xml:space="preserve">Ime in priimek odgovorne osebe: </w:t>
            </w:r>
          </w:p>
          <w:p w14:paraId="3CD91493" w14:textId="77777777" w:rsidR="00E60D69" w:rsidRPr="0042412F" w:rsidRDefault="00E60D69" w:rsidP="00F02903"/>
          <w:p w14:paraId="6EF72C0F" w14:textId="77777777" w:rsidR="00E60D69" w:rsidRPr="0042412F" w:rsidRDefault="00E60D69" w:rsidP="00F02903">
            <w:r w:rsidRPr="0042412F">
              <w:t>_________________</w:t>
            </w:r>
            <w:r>
              <w:t>________________</w:t>
            </w:r>
          </w:p>
          <w:p w14:paraId="1B62216E" w14:textId="77777777" w:rsidR="00E60D69" w:rsidRPr="0042412F" w:rsidRDefault="00E60D69" w:rsidP="00F02903">
            <w:r w:rsidRPr="0042412F">
              <w:t>Podpis odgovorne osebe:</w:t>
            </w:r>
          </w:p>
        </w:tc>
      </w:tr>
    </w:tbl>
    <w:p w14:paraId="5C56C822" w14:textId="77777777" w:rsidR="00E60D69" w:rsidRPr="00D40AB5" w:rsidRDefault="00E60D69" w:rsidP="00E60D69">
      <w:r w:rsidRPr="00000FAD">
        <w:tab/>
      </w:r>
      <w:r w:rsidRPr="00000FAD">
        <w:tab/>
      </w:r>
      <w:r w:rsidRPr="00000FAD">
        <w:tab/>
      </w:r>
    </w:p>
    <w:p w14:paraId="0848A0CA" w14:textId="77777777" w:rsidR="000872C6" w:rsidRDefault="000872C6" w:rsidP="000872C6">
      <w:pPr>
        <w:pStyle w:val="Naslov2"/>
      </w:pPr>
    </w:p>
    <w:p w14:paraId="654D1017" w14:textId="77777777" w:rsidR="003C1B02" w:rsidRPr="003B4453" w:rsidRDefault="003C1B02" w:rsidP="003B4453">
      <w:pPr>
        <w:spacing w:line="288" w:lineRule="auto"/>
        <w:jc w:val="both"/>
        <w:rPr>
          <w:sz w:val="22"/>
          <w:szCs w:val="22"/>
        </w:rPr>
      </w:pPr>
    </w:p>
    <w:p w14:paraId="586F30B9" w14:textId="77777777" w:rsidR="00E60D69" w:rsidRDefault="00E60D69" w:rsidP="005813FF">
      <w:pPr>
        <w:autoSpaceDE w:val="0"/>
        <w:autoSpaceDN w:val="0"/>
        <w:adjustRightInd w:val="0"/>
        <w:spacing w:line="288" w:lineRule="auto"/>
        <w:jc w:val="both"/>
        <w:rPr>
          <w:rFonts w:eastAsia="TT137o00"/>
          <w:sz w:val="22"/>
          <w:szCs w:val="22"/>
        </w:rPr>
        <w:sectPr w:rsidR="00E60D69" w:rsidSect="00287369">
          <w:pgSz w:w="11906" w:h="16838" w:code="9"/>
          <w:pgMar w:top="1418" w:right="1134" w:bottom="1134" w:left="1134" w:header="567" w:footer="567" w:gutter="0"/>
          <w:cols w:space="708"/>
          <w:titlePg/>
          <w:docGrid w:linePitch="360"/>
        </w:sectPr>
      </w:pPr>
    </w:p>
    <w:p w14:paraId="3CAD1867" w14:textId="77777777" w:rsidR="00E60D69" w:rsidRDefault="00E60D69" w:rsidP="00E60D69">
      <w:pPr>
        <w:jc w:val="right"/>
        <w:rPr>
          <w:rFonts w:ascii="Calibri" w:hAnsi="Calibri" w:cs="Calibri"/>
          <w:b/>
          <w:sz w:val="22"/>
          <w:szCs w:val="22"/>
          <w:lang w:eastAsia="sl-SI"/>
        </w:rPr>
      </w:pPr>
      <w:r>
        <w:rPr>
          <w:rFonts w:ascii="Calibri" w:hAnsi="Calibri" w:cs="Calibri"/>
          <w:b/>
          <w:sz w:val="22"/>
          <w:szCs w:val="22"/>
          <w:lang w:eastAsia="sl-SI"/>
        </w:rPr>
        <w:lastRenderedPageBreak/>
        <w:t>PRILOGA 2</w:t>
      </w:r>
    </w:p>
    <w:p w14:paraId="578DF02C" w14:textId="77777777" w:rsidR="005B1262" w:rsidRDefault="005B1262" w:rsidP="005813FF">
      <w:pPr>
        <w:autoSpaceDE w:val="0"/>
        <w:autoSpaceDN w:val="0"/>
        <w:adjustRightInd w:val="0"/>
        <w:spacing w:line="288" w:lineRule="auto"/>
        <w:jc w:val="both"/>
        <w:rPr>
          <w:rFonts w:eastAsia="TT137o00"/>
          <w:sz w:val="22"/>
          <w:szCs w:val="22"/>
        </w:rPr>
      </w:pPr>
    </w:p>
    <w:p w14:paraId="7B43B022" w14:textId="77777777" w:rsidR="00E86E09" w:rsidRDefault="00E86E09" w:rsidP="005813FF">
      <w:pPr>
        <w:autoSpaceDE w:val="0"/>
        <w:autoSpaceDN w:val="0"/>
        <w:adjustRightInd w:val="0"/>
        <w:spacing w:line="288" w:lineRule="auto"/>
        <w:jc w:val="both"/>
        <w:rPr>
          <w:rFonts w:eastAsia="TT137o00"/>
          <w:sz w:val="22"/>
          <w:szCs w:val="22"/>
        </w:rPr>
      </w:pPr>
    </w:p>
    <w:p w14:paraId="6EC8F49F" w14:textId="77777777" w:rsidR="00E86E09" w:rsidRDefault="00E86E09" w:rsidP="00E86E09">
      <w:pPr>
        <w:pStyle w:val="Naslov1"/>
        <w:jc w:val="center"/>
        <w:rPr>
          <w:rFonts w:cs="Times New Roman"/>
          <w:sz w:val="32"/>
          <w:szCs w:val="26"/>
          <w:lang w:eastAsia="sl-SI"/>
        </w:rPr>
      </w:pPr>
      <w:bookmarkStart w:id="82" w:name="_Toc53729959"/>
      <w:bookmarkStart w:id="83" w:name="_Toc192494844"/>
      <w:r>
        <w:rPr>
          <w:rFonts w:cs="Times New Roman"/>
          <w:sz w:val="32"/>
          <w:szCs w:val="26"/>
          <w:lang w:eastAsia="sl-SI"/>
        </w:rPr>
        <w:t>PONUDBENI PREDRAČUN</w:t>
      </w:r>
      <w:bookmarkEnd w:id="82"/>
      <w:bookmarkEnd w:id="83"/>
    </w:p>
    <w:p w14:paraId="2E5D63BC" w14:textId="77777777" w:rsidR="00E86E09" w:rsidRDefault="00E86E09" w:rsidP="00E86E09">
      <w:pPr>
        <w:rPr>
          <w:lang w:eastAsia="sl-SI" w:bidi="en-US"/>
        </w:rPr>
      </w:pPr>
    </w:p>
    <w:p w14:paraId="4FC7F365" w14:textId="77777777" w:rsidR="00E86E09" w:rsidRDefault="00E86E09" w:rsidP="00E86E09">
      <w:pPr>
        <w:rPr>
          <w:lang w:eastAsia="sl-SI" w:bidi="en-US"/>
        </w:rPr>
      </w:pPr>
    </w:p>
    <w:p w14:paraId="44D14A33" w14:textId="77777777" w:rsidR="00E86E09" w:rsidRDefault="00E86E09" w:rsidP="00E86E09">
      <w:pPr>
        <w:rPr>
          <w:lang w:eastAsia="sl-SI" w:bidi="en-US"/>
        </w:rPr>
      </w:pPr>
    </w:p>
    <w:p w14:paraId="0D98BF5A" w14:textId="77777777" w:rsidR="00EF3BDE" w:rsidRDefault="00EF3BDE" w:rsidP="00E86E09">
      <w:pPr>
        <w:rPr>
          <w:lang w:eastAsia="sl-SI" w:bidi="en-US"/>
        </w:rPr>
      </w:pPr>
    </w:p>
    <w:p w14:paraId="53421D2E" w14:textId="77777777" w:rsidR="00EF3BDE" w:rsidRDefault="00EF3BDE" w:rsidP="00E86E09">
      <w:pPr>
        <w:rPr>
          <w:lang w:eastAsia="sl-SI" w:bidi="en-US"/>
        </w:rPr>
      </w:pPr>
    </w:p>
    <w:p w14:paraId="2C185E92" w14:textId="2BBED6C5" w:rsidR="00E86E09" w:rsidRPr="00B80F4D" w:rsidRDefault="00E86E09" w:rsidP="00E86E09">
      <w:pPr>
        <w:rPr>
          <w:b/>
          <w:bCs/>
          <w:lang w:eastAsia="sl-SI" w:bidi="en-US"/>
        </w:rPr>
      </w:pPr>
      <w:r w:rsidRPr="00B80F4D">
        <w:rPr>
          <w:b/>
          <w:bCs/>
          <w:lang w:eastAsia="sl-SI" w:bidi="en-US"/>
        </w:rPr>
        <w:t>Glejte ločeno priponko.</w:t>
      </w:r>
    </w:p>
    <w:p w14:paraId="3DF0CAED" w14:textId="77777777" w:rsidR="0087597B" w:rsidRDefault="0087597B" w:rsidP="00E86E09">
      <w:pPr>
        <w:rPr>
          <w:lang w:eastAsia="sl-SI" w:bidi="en-US"/>
        </w:rPr>
      </w:pPr>
    </w:p>
    <w:p w14:paraId="59A5AF4D" w14:textId="77777777" w:rsidR="0087597B" w:rsidRDefault="0087597B" w:rsidP="00E86E09">
      <w:pPr>
        <w:rPr>
          <w:lang w:eastAsia="sl-SI" w:bidi="en-US"/>
        </w:rPr>
      </w:pPr>
    </w:p>
    <w:p w14:paraId="44430892" w14:textId="77777777" w:rsidR="0087597B" w:rsidRDefault="0087597B" w:rsidP="00E86E09">
      <w:pPr>
        <w:rPr>
          <w:lang w:eastAsia="sl-SI" w:bidi="en-US"/>
        </w:rPr>
      </w:pPr>
    </w:p>
    <w:p w14:paraId="5AAC9C95" w14:textId="77777777" w:rsidR="0087597B" w:rsidRDefault="0087597B" w:rsidP="00E86E09">
      <w:pPr>
        <w:rPr>
          <w:lang w:eastAsia="sl-SI" w:bidi="en-US"/>
        </w:rPr>
      </w:pPr>
    </w:p>
    <w:p w14:paraId="2AFFEE46" w14:textId="77777777" w:rsidR="0087597B" w:rsidRDefault="0087597B" w:rsidP="00E86E09">
      <w:pPr>
        <w:rPr>
          <w:lang w:eastAsia="sl-SI" w:bidi="en-US"/>
        </w:rPr>
      </w:pPr>
    </w:p>
    <w:p w14:paraId="3764CDB8" w14:textId="77777777" w:rsidR="0087597B" w:rsidRDefault="0087597B" w:rsidP="00E86E09">
      <w:pPr>
        <w:rPr>
          <w:lang w:eastAsia="sl-SI" w:bidi="en-US"/>
        </w:rPr>
        <w:sectPr w:rsidR="0087597B" w:rsidSect="00287369">
          <w:pgSz w:w="11906" w:h="16838" w:code="9"/>
          <w:pgMar w:top="1418" w:right="1134" w:bottom="1134" w:left="1134" w:header="567" w:footer="567" w:gutter="0"/>
          <w:cols w:space="708"/>
          <w:titlePg/>
          <w:docGrid w:linePitch="360"/>
        </w:sectPr>
      </w:pPr>
    </w:p>
    <w:p w14:paraId="3134E0F7" w14:textId="77777777" w:rsidR="0087597B" w:rsidRDefault="0087597B" w:rsidP="0087597B">
      <w:pPr>
        <w:jc w:val="right"/>
        <w:rPr>
          <w:rFonts w:ascii="Calibri" w:hAnsi="Calibri" w:cs="Calibri"/>
          <w:b/>
          <w:sz w:val="22"/>
          <w:szCs w:val="22"/>
          <w:lang w:eastAsia="sl-SI"/>
        </w:rPr>
      </w:pPr>
      <w:r>
        <w:rPr>
          <w:rFonts w:ascii="Calibri" w:hAnsi="Calibri" w:cs="Calibri"/>
          <w:b/>
          <w:sz w:val="22"/>
          <w:szCs w:val="22"/>
          <w:lang w:eastAsia="sl-SI"/>
        </w:rPr>
        <w:lastRenderedPageBreak/>
        <w:t>PRILOGA 3</w:t>
      </w:r>
    </w:p>
    <w:p w14:paraId="54A72465" w14:textId="77777777" w:rsidR="00851592" w:rsidRDefault="00851592" w:rsidP="0087597B">
      <w:pPr>
        <w:jc w:val="right"/>
        <w:rPr>
          <w:rFonts w:ascii="Calibri" w:hAnsi="Calibri" w:cs="Calibri"/>
          <w:b/>
          <w:sz w:val="22"/>
          <w:szCs w:val="22"/>
          <w:lang w:eastAsia="sl-SI"/>
        </w:rPr>
      </w:pPr>
    </w:p>
    <w:p w14:paraId="2B2C072A" w14:textId="77777777" w:rsidR="00851592" w:rsidRDefault="00851592" w:rsidP="00851592">
      <w:pPr>
        <w:pStyle w:val="Naslov1"/>
        <w:spacing w:before="0" w:after="120"/>
        <w:jc w:val="center"/>
        <w:rPr>
          <w:sz w:val="32"/>
          <w:szCs w:val="32"/>
        </w:rPr>
      </w:pPr>
    </w:p>
    <w:p w14:paraId="531BB33E" w14:textId="77777777" w:rsidR="00851592" w:rsidRDefault="00851592" w:rsidP="00851592">
      <w:pPr>
        <w:pStyle w:val="Naslov1"/>
        <w:spacing w:before="0" w:after="120"/>
        <w:jc w:val="center"/>
        <w:rPr>
          <w:sz w:val="32"/>
          <w:szCs w:val="32"/>
        </w:rPr>
      </w:pPr>
      <w:bookmarkStart w:id="84" w:name="_Toc53729960"/>
      <w:bookmarkStart w:id="85" w:name="_Toc192494845"/>
      <w:r w:rsidRPr="00092054">
        <w:rPr>
          <w:sz w:val="32"/>
          <w:szCs w:val="32"/>
        </w:rPr>
        <w:t>POOBLASTILO ZA PRIDOBITEV POTRDILA IZ KAZENSKE EVIDENCE</w:t>
      </w:r>
      <w:bookmarkEnd w:id="84"/>
      <w:bookmarkEnd w:id="85"/>
      <w:r w:rsidRPr="00092054">
        <w:rPr>
          <w:sz w:val="32"/>
          <w:szCs w:val="32"/>
        </w:rPr>
        <w:t xml:space="preserve"> </w:t>
      </w:r>
    </w:p>
    <w:p w14:paraId="68B83B52" w14:textId="77777777" w:rsidR="00851592" w:rsidRDefault="00851592" w:rsidP="00851592">
      <w:pPr>
        <w:pStyle w:val="Naslov1"/>
        <w:spacing w:before="120" w:after="120"/>
        <w:jc w:val="center"/>
        <w:rPr>
          <w:sz w:val="32"/>
          <w:szCs w:val="32"/>
        </w:rPr>
      </w:pPr>
      <w:bookmarkStart w:id="86" w:name="_Toc53729961"/>
      <w:bookmarkStart w:id="87" w:name="_Toc192494846"/>
      <w:r>
        <w:rPr>
          <w:sz w:val="32"/>
          <w:szCs w:val="32"/>
        </w:rPr>
        <w:t xml:space="preserve">- </w:t>
      </w:r>
      <w:r w:rsidRPr="00092054">
        <w:rPr>
          <w:sz w:val="32"/>
          <w:szCs w:val="32"/>
        </w:rPr>
        <w:t>za gospodarski subjekt</w:t>
      </w:r>
      <w:bookmarkEnd w:id="86"/>
      <w:bookmarkEnd w:id="87"/>
    </w:p>
    <w:p w14:paraId="7EC8A4E8" w14:textId="77777777" w:rsidR="00851592" w:rsidRPr="00851592" w:rsidRDefault="00851592" w:rsidP="00851592">
      <w:pPr>
        <w:rPr>
          <w:lang w:bidi="en-US"/>
        </w:rPr>
      </w:pPr>
    </w:p>
    <w:p w14:paraId="726B5C9A" w14:textId="77777777" w:rsidR="00851592" w:rsidRDefault="00851592" w:rsidP="00851592">
      <w:pPr>
        <w:rPr>
          <w:lang w:bidi="en-US"/>
        </w:rPr>
      </w:pPr>
    </w:p>
    <w:p w14:paraId="1BCC77C2" w14:textId="77777777" w:rsidR="00851592" w:rsidRPr="00047AA5" w:rsidRDefault="00851592" w:rsidP="00851592">
      <w:pPr>
        <w:rPr>
          <w:rFonts w:cstheme="minorHAnsi"/>
          <w:lang w:bidi="en-US"/>
        </w:rPr>
      </w:pPr>
      <w:r w:rsidRPr="00047AA5">
        <w:rPr>
          <w:rFonts w:cstheme="minorHAnsi"/>
          <w:lang w:bidi="en-US"/>
        </w:rPr>
        <w:t>_____________________________________________</w:t>
      </w:r>
    </w:p>
    <w:p w14:paraId="0E1B120A" w14:textId="77777777" w:rsidR="00851592" w:rsidRPr="00047AA5" w:rsidRDefault="00851592" w:rsidP="00851592">
      <w:pPr>
        <w:rPr>
          <w:rFonts w:cstheme="minorHAnsi"/>
          <w:i/>
          <w:vertAlign w:val="superscript"/>
          <w:lang w:bidi="en-US"/>
        </w:rPr>
      </w:pPr>
      <w:r w:rsidRPr="00047AA5">
        <w:rPr>
          <w:rFonts w:cstheme="minorHAnsi"/>
          <w:i/>
          <w:vertAlign w:val="superscript"/>
          <w:lang w:bidi="en-US"/>
        </w:rPr>
        <w:t>(naziv pooblastitelja)</w:t>
      </w:r>
    </w:p>
    <w:p w14:paraId="3F8FC4D4" w14:textId="77777777" w:rsidR="00851592" w:rsidRDefault="00851592" w:rsidP="00851592">
      <w:pPr>
        <w:rPr>
          <w:rFonts w:cstheme="minorHAnsi"/>
        </w:rPr>
      </w:pPr>
    </w:p>
    <w:p w14:paraId="097EBF87" w14:textId="10BDCF67" w:rsidR="00851592" w:rsidRPr="00047AA5" w:rsidRDefault="00851592" w:rsidP="00851592">
      <w:pPr>
        <w:spacing w:line="288" w:lineRule="auto"/>
        <w:rPr>
          <w:rFonts w:cstheme="minorHAnsi"/>
        </w:rPr>
      </w:pPr>
      <w:r w:rsidRPr="00047AA5">
        <w:rPr>
          <w:rFonts w:cstheme="minorHAnsi"/>
        </w:rPr>
        <w:t xml:space="preserve">pooblaščam Kapitalsko družbo, d. d., Dunajska cesta 119, 1000 Ljubljana, da za potrebe preverjanja izpolnjevanja pogojev v postopku oddaje javnega naročila z oznako </w:t>
      </w:r>
      <w:r w:rsidR="003B164B">
        <w:rPr>
          <w:rFonts w:cstheme="minorHAnsi"/>
          <w:b/>
        </w:rPr>
        <w:t>KAD/JN-1/202</w:t>
      </w:r>
      <w:r w:rsidR="007F1DC5">
        <w:rPr>
          <w:rFonts w:cstheme="minorHAnsi"/>
          <w:b/>
        </w:rPr>
        <w:t>5</w:t>
      </w:r>
      <w:r>
        <w:rPr>
          <w:rFonts w:cstheme="minorHAnsi"/>
        </w:rPr>
        <w:t>, katerega predmet je</w:t>
      </w:r>
      <w:r w:rsidRPr="00047AA5">
        <w:rPr>
          <w:rFonts w:cstheme="minorHAnsi"/>
        </w:rPr>
        <w:t xml:space="preserve"> </w:t>
      </w:r>
      <w:r w:rsidRPr="00047AA5">
        <w:rPr>
          <w:rFonts w:cstheme="minorHAnsi"/>
          <w:b/>
        </w:rPr>
        <w:t>»</w:t>
      </w:r>
      <w:r w:rsidR="003B164B" w:rsidRPr="003B164B">
        <w:rPr>
          <w:rFonts w:cstheme="minorHAnsi"/>
          <w:b/>
        </w:rPr>
        <w:t xml:space="preserve">Izbor izvajalca za storitve obveznega revidiranja </w:t>
      </w:r>
      <w:r w:rsidR="007F1DC5">
        <w:rPr>
          <w:rFonts w:cstheme="minorHAnsi"/>
          <w:b/>
        </w:rPr>
        <w:t xml:space="preserve">računovodskih izkazov </w:t>
      </w:r>
      <w:r w:rsidR="003B164B" w:rsidRPr="003B164B">
        <w:rPr>
          <w:rFonts w:cstheme="minorHAnsi"/>
          <w:b/>
        </w:rPr>
        <w:t>Kapitalske družbe, d. d., Skupine Kapitalska družba in Modre zavarovalnice, d. d., ter skladov v upravljanju  Kapitalske družbe, d. d., in Modre zavarovalnice, d. d., za poslovna leta 202</w:t>
      </w:r>
      <w:r w:rsidR="007F1DC5">
        <w:rPr>
          <w:rFonts w:cstheme="minorHAnsi"/>
          <w:b/>
        </w:rPr>
        <w:t>5</w:t>
      </w:r>
      <w:r w:rsidR="003B164B" w:rsidRPr="003B164B">
        <w:rPr>
          <w:rFonts w:cstheme="minorHAnsi"/>
          <w:b/>
        </w:rPr>
        <w:t>, 202</w:t>
      </w:r>
      <w:r w:rsidR="007F1DC5">
        <w:rPr>
          <w:rFonts w:cstheme="minorHAnsi"/>
          <w:b/>
        </w:rPr>
        <w:t>6</w:t>
      </w:r>
      <w:r w:rsidR="003B164B" w:rsidRPr="003B164B">
        <w:rPr>
          <w:rFonts w:cstheme="minorHAnsi"/>
          <w:b/>
        </w:rPr>
        <w:t xml:space="preserve"> in 202</w:t>
      </w:r>
      <w:r w:rsidR="007F1DC5">
        <w:rPr>
          <w:rFonts w:cstheme="minorHAnsi"/>
          <w:b/>
        </w:rPr>
        <w:t>7</w:t>
      </w:r>
      <w:r w:rsidRPr="00047AA5">
        <w:rPr>
          <w:rFonts w:cstheme="minorHAnsi"/>
          <w:b/>
        </w:rPr>
        <w:t>«</w:t>
      </w:r>
      <w:r>
        <w:rPr>
          <w:rFonts w:cstheme="minorHAnsi"/>
        </w:rPr>
        <w:t>, v Kazenski evidenci</w:t>
      </w:r>
      <w:r w:rsidRPr="00047AA5">
        <w:rPr>
          <w:rFonts w:cstheme="minorHAnsi"/>
        </w:rPr>
        <w:t xml:space="preserve"> RS</w:t>
      </w:r>
      <w:r w:rsidRPr="00047AA5">
        <w:rPr>
          <w:rFonts w:eastAsia="Calibri" w:cstheme="minorHAnsi"/>
          <w:i/>
        </w:rPr>
        <w:t xml:space="preserve"> </w:t>
      </w:r>
      <w:r w:rsidRPr="00047AA5">
        <w:rPr>
          <w:rFonts w:eastAsia="Calibri" w:cstheme="minorHAnsi"/>
        </w:rPr>
        <w:t>pridobi potrdilo iz predmetne evidence.</w:t>
      </w:r>
      <w:r w:rsidRPr="00047AA5">
        <w:rPr>
          <w:rFonts w:cstheme="minorHAnsi"/>
        </w:rPr>
        <w:t xml:space="preserve"> </w:t>
      </w:r>
    </w:p>
    <w:p w14:paraId="5E864E98" w14:textId="77777777" w:rsidR="00851592" w:rsidRDefault="00851592" w:rsidP="00851592">
      <w:pPr>
        <w:rPr>
          <w:rFonts w:ascii="Arial" w:hAnsi="Arial" w:cs="Arial"/>
        </w:rPr>
      </w:pPr>
    </w:p>
    <w:tbl>
      <w:tblPr>
        <w:tblStyle w:val="CGPCorpBesediloPoudarek1"/>
        <w:tblW w:w="0" w:type="auto"/>
        <w:tblLook w:val="04A0" w:firstRow="1" w:lastRow="0" w:firstColumn="1" w:lastColumn="0" w:noHBand="0" w:noVBand="1"/>
      </w:tblPr>
      <w:tblGrid>
        <w:gridCol w:w="2694"/>
        <w:gridCol w:w="6508"/>
      </w:tblGrid>
      <w:tr w:rsidR="00851592" w:rsidRPr="00851592" w14:paraId="55FA9D90"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2" w:type="dxa"/>
            <w:gridSpan w:val="2"/>
          </w:tcPr>
          <w:p w14:paraId="61821208" w14:textId="77777777" w:rsidR="00851592" w:rsidRPr="00851592" w:rsidRDefault="00851592" w:rsidP="00F02903">
            <w:pPr>
              <w:rPr>
                <w:rFonts w:asciiTheme="majorHAnsi" w:hAnsiTheme="majorHAnsi" w:cs="Arial"/>
              </w:rPr>
            </w:pPr>
            <w:r w:rsidRPr="00851592">
              <w:rPr>
                <w:rFonts w:asciiTheme="majorHAnsi" w:hAnsiTheme="majorHAnsi" w:cs="Arial"/>
              </w:rPr>
              <w:t>Podatki o pravni osebi:</w:t>
            </w:r>
          </w:p>
        </w:tc>
      </w:tr>
      <w:tr w:rsidR="00851592" w:rsidRPr="00851592" w14:paraId="2964E7C9"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0A7B834B" w14:textId="77777777" w:rsidR="00851592" w:rsidRPr="00851592" w:rsidRDefault="00851592" w:rsidP="00F02903">
            <w:pPr>
              <w:rPr>
                <w:rFonts w:asciiTheme="majorHAnsi" w:hAnsiTheme="majorHAnsi" w:cs="Arial"/>
                <w:b w:val="0"/>
              </w:rPr>
            </w:pPr>
            <w:r w:rsidRPr="00851592">
              <w:rPr>
                <w:rFonts w:asciiTheme="majorHAnsi" w:hAnsiTheme="majorHAnsi" w:cs="Arial"/>
                <w:b w:val="0"/>
                <w:bCs/>
              </w:rPr>
              <w:t>Polno ime pravne osebe</w:t>
            </w:r>
            <w:r w:rsidRPr="00851592">
              <w:rPr>
                <w:rFonts w:asciiTheme="majorHAnsi" w:hAnsiTheme="majorHAnsi" w:cs="Arial"/>
                <w:b w:val="0"/>
              </w:rPr>
              <w:t>:</w:t>
            </w:r>
          </w:p>
        </w:tc>
        <w:tc>
          <w:tcPr>
            <w:tcW w:w="6508" w:type="dxa"/>
          </w:tcPr>
          <w:p w14:paraId="3F688FE4"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851592" w:rsidRPr="00851592" w14:paraId="71623EF3"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1F1CC836" w14:textId="77777777" w:rsidR="00851592" w:rsidRPr="00851592" w:rsidRDefault="00851592" w:rsidP="00F02903">
            <w:pPr>
              <w:rPr>
                <w:rFonts w:asciiTheme="majorHAnsi" w:hAnsiTheme="majorHAnsi" w:cs="Arial"/>
                <w:b w:val="0"/>
              </w:rPr>
            </w:pPr>
            <w:r w:rsidRPr="00851592">
              <w:rPr>
                <w:rFonts w:asciiTheme="majorHAnsi" w:hAnsiTheme="majorHAnsi" w:cs="Arial"/>
                <w:b w:val="0"/>
                <w:bCs/>
              </w:rPr>
              <w:t>Sedež pravne osebe</w:t>
            </w:r>
            <w:r w:rsidRPr="00851592">
              <w:rPr>
                <w:rFonts w:asciiTheme="majorHAnsi" w:hAnsiTheme="majorHAnsi" w:cs="Arial"/>
                <w:b w:val="0"/>
              </w:rPr>
              <w:t>:</w:t>
            </w:r>
          </w:p>
        </w:tc>
        <w:tc>
          <w:tcPr>
            <w:tcW w:w="6508" w:type="dxa"/>
          </w:tcPr>
          <w:p w14:paraId="2E399051"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851592" w:rsidRPr="00851592" w14:paraId="4294E712"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6115F413" w14:textId="77777777" w:rsidR="00851592" w:rsidRPr="00851592" w:rsidRDefault="00851592" w:rsidP="00F02903">
            <w:pPr>
              <w:rPr>
                <w:rFonts w:asciiTheme="majorHAnsi" w:hAnsiTheme="majorHAnsi" w:cs="Arial"/>
                <w:b w:val="0"/>
              </w:rPr>
            </w:pPr>
            <w:r w:rsidRPr="00851592">
              <w:rPr>
                <w:rFonts w:asciiTheme="majorHAnsi" w:hAnsiTheme="majorHAnsi" w:cs="Arial"/>
                <w:b w:val="0"/>
                <w:bCs/>
              </w:rPr>
              <w:t>Občina sedeža pravne osebe</w:t>
            </w:r>
            <w:r w:rsidRPr="00851592">
              <w:rPr>
                <w:rFonts w:asciiTheme="majorHAnsi" w:hAnsiTheme="majorHAnsi" w:cs="Arial"/>
                <w:b w:val="0"/>
              </w:rPr>
              <w:t>:</w:t>
            </w:r>
          </w:p>
        </w:tc>
        <w:tc>
          <w:tcPr>
            <w:tcW w:w="6508" w:type="dxa"/>
          </w:tcPr>
          <w:p w14:paraId="22416A3A"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851592" w:rsidRPr="00851592" w14:paraId="23AD4DC2"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657179A0" w14:textId="77777777" w:rsidR="00851592" w:rsidRPr="00851592" w:rsidRDefault="00851592" w:rsidP="00F02903">
            <w:pPr>
              <w:rPr>
                <w:rFonts w:asciiTheme="majorHAnsi" w:hAnsiTheme="majorHAnsi" w:cs="Arial"/>
                <w:b w:val="0"/>
              </w:rPr>
            </w:pPr>
            <w:r w:rsidRPr="00851592">
              <w:rPr>
                <w:rFonts w:asciiTheme="majorHAnsi" w:hAnsiTheme="majorHAnsi" w:cs="Arial"/>
                <w:b w:val="0"/>
                <w:bCs/>
              </w:rPr>
              <w:t>Matična številka pravne osebe</w:t>
            </w:r>
            <w:r w:rsidRPr="00851592">
              <w:rPr>
                <w:rFonts w:asciiTheme="majorHAnsi" w:hAnsiTheme="majorHAnsi" w:cs="Arial"/>
                <w:b w:val="0"/>
              </w:rPr>
              <w:t>:</w:t>
            </w:r>
          </w:p>
        </w:tc>
        <w:tc>
          <w:tcPr>
            <w:tcW w:w="6508" w:type="dxa"/>
          </w:tcPr>
          <w:p w14:paraId="4D53D208"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851592" w:rsidRPr="00851592" w14:paraId="5BFC8CFF"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4A8CBE94" w14:textId="77777777" w:rsidR="00851592" w:rsidRPr="00851592" w:rsidRDefault="00851592" w:rsidP="00F02903">
            <w:pPr>
              <w:rPr>
                <w:rFonts w:asciiTheme="majorHAnsi" w:hAnsiTheme="majorHAnsi" w:cs="Arial"/>
                <w:b w:val="0"/>
                <w:bCs/>
              </w:rPr>
            </w:pPr>
            <w:r w:rsidRPr="00851592">
              <w:rPr>
                <w:rFonts w:asciiTheme="majorHAnsi" w:hAnsiTheme="majorHAnsi" w:cs="Arial"/>
                <w:b w:val="0"/>
                <w:bCs/>
              </w:rPr>
              <w:t>Davčna številka pravne osebe:</w:t>
            </w:r>
          </w:p>
        </w:tc>
        <w:tc>
          <w:tcPr>
            <w:tcW w:w="6508" w:type="dxa"/>
          </w:tcPr>
          <w:p w14:paraId="147808F6"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851592" w:rsidRPr="00851592" w14:paraId="11BC9E5E"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02BA055B" w14:textId="77777777" w:rsidR="00851592" w:rsidRPr="00851592" w:rsidRDefault="00851592" w:rsidP="00F02903">
            <w:pPr>
              <w:rPr>
                <w:rFonts w:asciiTheme="majorHAnsi" w:hAnsiTheme="majorHAnsi" w:cs="Arial"/>
                <w:b w:val="0"/>
                <w:bCs/>
              </w:rPr>
            </w:pPr>
            <w:r w:rsidRPr="00851592">
              <w:rPr>
                <w:rFonts w:asciiTheme="majorHAnsi" w:hAnsiTheme="majorHAnsi" w:cs="Arial"/>
                <w:b w:val="0"/>
                <w:bCs/>
              </w:rPr>
              <w:t>Številka vpisa v sodni register (št. vložka)</w:t>
            </w:r>
          </w:p>
        </w:tc>
        <w:tc>
          <w:tcPr>
            <w:tcW w:w="6508" w:type="dxa"/>
          </w:tcPr>
          <w:p w14:paraId="356C2B0F" w14:textId="77777777" w:rsidR="00851592" w:rsidRPr="00851592" w:rsidRDefault="00851592"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bl>
    <w:p w14:paraId="0C14444F" w14:textId="77777777" w:rsidR="00851592" w:rsidRDefault="00851592" w:rsidP="00851592">
      <w:pPr>
        <w:rPr>
          <w:rFonts w:ascii="Arial" w:hAnsi="Arial" w:cs="Arial"/>
        </w:rPr>
      </w:pPr>
    </w:p>
    <w:p w14:paraId="008D3B1B" w14:textId="77777777" w:rsidR="00851592" w:rsidRDefault="00851592" w:rsidP="00851592"/>
    <w:p w14:paraId="45213B52" w14:textId="77777777" w:rsidR="00851592" w:rsidRDefault="00851592" w:rsidP="00851592">
      <w:pPr>
        <w:rPr>
          <w:b/>
          <w:bCs/>
          <w:color w:val="002060"/>
          <w:sz w:val="24"/>
          <w:szCs w:val="24"/>
        </w:rPr>
      </w:pPr>
    </w:p>
    <w:p w14:paraId="26EDA1B1" w14:textId="77777777" w:rsidR="00851592" w:rsidRPr="00F55B37" w:rsidRDefault="00851592" w:rsidP="00851592">
      <w:pPr>
        <w:rPr>
          <w:b/>
          <w:bCs/>
          <w:color w:val="002060"/>
          <w:sz w:val="24"/>
          <w:szCs w:val="24"/>
        </w:rPr>
      </w:pPr>
    </w:p>
    <w:tbl>
      <w:tblPr>
        <w:tblW w:w="9490" w:type="dxa"/>
        <w:tblInd w:w="142" w:type="dxa"/>
        <w:tblLayout w:type="fixed"/>
        <w:tblLook w:val="0000" w:firstRow="0" w:lastRow="0" w:firstColumn="0" w:lastColumn="0" w:noHBand="0" w:noVBand="0"/>
      </w:tblPr>
      <w:tblGrid>
        <w:gridCol w:w="3348"/>
        <w:gridCol w:w="1818"/>
        <w:gridCol w:w="4324"/>
      </w:tblGrid>
      <w:tr w:rsidR="00851592" w:rsidRPr="004357FF" w14:paraId="7A7B2131" w14:textId="77777777" w:rsidTr="00F02903">
        <w:trPr>
          <w:trHeight w:val="241"/>
        </w:trPr>
        <w:tc>
          <w:tcPr>
            <w:tcW w:w="3348" w:type="dxa"/>
          </w:tcPr>
          <w:p w14:paraId="0560CDA2" w14:textId="77777777" w:rsidR="00851592" w:rsidRPr="004357FF" w:rsidRDefault="00851592" w:rsidP="00F02903">
            <w:pPr>
              <w:spacing w:line="260" w:lineRule="atLeast"/>
            </w:pPr>
          </w:p>
          <w:p w14:paraId="6DBD7A85" w14:textId="77777777" w:rsidR="00851592" w:rsidRPr="004357FF" w:rsidRDefault="00851592" w:rsidP="00F02903">
            <w:pPr>
              <w:spacing w:line="260" w:lineRule="atLeast"/>
            </w:pPr>
            <w:r w:rsidRPr="004357FF">
              <w:t>Kraj:</w:t>
            </w:r>
          </w:p>
        </w:tc>
        <w:tc>
          <w:tcPr>
            <w:tcW w:w="1818" w:type="dxa"/>
          </w:tcPr>
          <w:p w14:paraId="191222C6" w14:textId="77777777" w:rsidR="00851592" w:rsidRPr="004357FF" w:rsidRDefault="00851592" w:rsidP="00F02903">
            <w:pPr>
              <w:spacing w:line="260" w:lineRule="atLeast"/>
            </w:pPr>
          </w:p>
        </w:tc>
        <w:tc>
          <w:tcPr>
            <w:tcW w:w="4324" w:type="dxa"/>
          </w:tcPr>
          <w:p w14:paraId="67CCD37A" w14:textId="77777777" w:rsidR="00851592" w:rsidRPr="004357FF" w:rsidRDefault="00851592" w:rsidP="00F02903">
            <w:pPr>
              <w:spacing w:line="260" w:lineRule="atLeast"/>
            </w:pPr>
            <w:r w:rsidRPr="004357FF">
              <w:t>Ime in priimek odgovorne osebe:</w:t>
            </w:r>
          </w:p>
          <w:p w14:paraId="37D9EF73" w14:textId="77777777" w:rsidR="00851592" w:rsidRPr="004357FF" w:rsidRDefault="00851592" w:rsidP="00F02903">
            <w:pPr>
              <w:spacing w:line="260" w:lineRule="atLeast"/>
            </w:pPr>
          </w:p>
          <w:p w14:paraId="3EC3D97B" w14:textId="77777777" w:rsidR="00851592" w:rsidRPr="004357FF" w:rsidRDefault="00851592" w:rsidP="00F02903">
            <w:pPr>
              <w:spacing w:line="260" w:lineRule="atLeast"/>
            </w:pPr>
          </w:p>
        </w:tc>
      </w:tr>
      <w:tr w:rsidR="00851592" w:rsidRPr="004357FF" w14:paraId="20F7D0AE" w14:textId="77777777" w:rsidTr="00F02903">
        <w:trPr>
          <w:trHeight w:val="483"/>
        </w:trPr>
        <w:tc>
          <w:tcPr>
            <w:tcW w:w="3348" w:type="dxa"/>
          </w:tcPr>
          <w:p w14:paraId="60B54903" w14:textId="77777777" w:rsidR="00851592" w:rsidRPr="004357FF" w:rsidRDefault="00851592" w:rsidP="00F02903">
            <w:pPr>
              <w:spacing w:line="260" w:lineRule="atLeast"/>
            </w:pPr>
            <w:r w:rsidRPr="004357FF">
              <w:t>Datum</w:t>
            </w:r>
            <w:r w:rsidRPr="004357FF">
              <w:fldChar w:fldCharType="begin">
                <w:ffData>
                  <w:name w:val="Besedilo22"/>
                  <w:enabled/>
                  <w:calcOnExit w:val="0"/>
                  <w:textInput/>
                </w:ffData>
              </w:fldChar>
            </w:r>
            <w:r w:rsidRPr="004357FF">
              <w:instrText xml:space="preserve"> FORMTEXT </w:instrText>
            </w:r>
            <w:r w:rsidRPr="004357FF">
              <w:fldChar w:fldCharType="separate"/>
            </w:r>
            <w:r w:rsidRPr="004357FF">
              <w:fldChar w:fldCharType="end"/>
            </w:r>
            <w:r w:rsidRPr="004357FF">
              <w:t xml:space="preserve">: </w:t>
            </w:r>
          </w:p>
        </w:tc>
        <w:tc>
          <w:tcPr>
            <w:tcW w:w="1818" w:type="dxa"/>
          </w:tcPr>
          <w:p w14:paraId="25BEEDCE" w14:textId="77777777" w:rsidR="00851592" w:rsidRPr="004357FF" w:rsidRDefault="00851592" w:rsidP="00F02903">
            <w:pPr>
              <w:spacing w:line="260" w:lineRule="atLeast"/>
            </w:pPr>
            <w:r w:rsidRPr="004357FF">
              <w:t>Žig</w:t>
            </w:r>
          </w:p>
        </w:tc>
        <w:tc>
          <w:tcPr>
            <w:tcW w:w="4324" w:type="dxa"/>
          </w:tcPr>
          <w:p w14:paraId="28B5B906" w14:textId="77777777" w:rsidR="00851592" w:rsidRPr="004357FF" w:rsidRDefault="00851592" w:rsidP="00F02903">
            <w:pPr>
              <w:spacing w:line="260" w:lineRule="atLeast"/>
            </w:pPr>
            <w:r w:rsidRPr="004357FF">
              <w:t>________________________</w:t>
            </w:r>
          </w:p>
          <w:p w14:paraId="5E87F611" w14:textId="77777777" w:rsidR="00851592" w:rsidRPr="004357FF" w:rsidRDefault="00851592" w:rsidP="00F02903">
            <w:pPr>
              <w:spacing w:line="260" w:lineRule="atLeast"/>
            </w:pPr>
            <w:r w:rsidRPr="004357FF">
              <w:t>Podpis odgovorne osebe</w:t>
            </w:r>
          </w:p>
        </w:tc>
      </w:tr>
    </w:tbl>
    <w:p w14:paraId="5E0D6944" w14:textId="77777777" w:rsidR="00851592" w:rsidRPr="00000FAD" w:rsidRDefault="00851592" w:rsidP="00851592"/>
    <w:p w14:paraId="438C4F89" w14:textId="77777777" w:rsidR="00851592" w:rsidRDefault="00851592" w:rsidP="00851592">
      <w:pPr>
        <w:rPr>
          <w:rFonts w:ascii="Arial" w:hAnsi="Arial" w:cs="Arial"/>
        </w:rPr>
      </w:pPr>
    </w:p>
    <w:p w14:paraId="78D421F1" w14:textId="77777777" w:rsidR="00851592" w:rsidRDefault="00851592" w:rsidP="00851592">
      <w:pPr>
        <w:rPr>
          <w:rFonts w:ascii="Arial" w:hAnsi="Arial" w:cs="Arial"/>
        </w:rPr>
      </w:pPr>
      <w:r>
        <w:rPr>
          <w:rFonts w:ascii="Arial" w:hAnsi="Arial" w:cs="Arial"/>
        </w:rPr>
        <w:tab/>
      </w:r>
    </w:p>
    <w:p w14:paraId="7D271F52" w14:textId="77777777" w:rsidR="00851592" w:rsidRDefault="00851592" w:rsidP="00851592">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60E987E5" w14:textId="77777777" w:rsidR="00851592" w:rsidRDefault="00851592" w:rsidP="00851592">
      <w:pPr>
        <w:pStyle w:val="Glava"/>
        <w:tabs>
          <w:tab w:val="clear" w:pos="4536"/>
          <w:tab w:val="clear" w:pos="9072"/>
        </w:tabs>
        <w:rPr>
          <w:rFonts w:ascii="Calibri" w:hAnsi="Calibri" w:cs="Calibri"/>
          <w:i/>
          <w:sz w:val="18"/>
          <w:szCs w:val="18"/>
        </w:rPr>
      </w:pPr>
    </w:p>
    <w:p w14:paraId="7A0F46D0" w14:textId="77777777" w:rsidR="00851592" w:rsidRDefault="00851592" w:rsidP="00851592">
      <w:pPr>
        <w:pStyle w:val="Glava"/>
        <w:tabs>
          <w:tab w:val="clear" w:pos="4536"/>
          <w:tab w:val="clear" w:pos="9072"/>
        </w:tabs>
        <w:rPr>
          <w:rFonts w:ascii="Calibri" w:hAnsi="Calibri" w:cs="Calibri"/>
          <w:i/>
          <w:sz w:val="18"/>
          <w:szCs w:val="18"/>
        </w:rPr>
      </w:pPr>
    </w:p>
    <w:p w14:paraId="371C859C" w14:textId="77777777" w:rsidR="00851592" w:rsidRPr="00E65219" w:rsidRDefault="00851592" w:rsidP="00851592">
      <w:pPr>
        <w:pStyle w:val="Glava"/>
        <w:tabs>
          <w:tab w:val="clear" w:pos="4536"/>
          <w:tab w:val="clear" w:pos="9072"/>
        </w:tabs>
        <w:rPr>
          <w:rFonts w:ascii="Calibri" w:hAnsi="Calibri" w:cs="Calibri"/>
          <w:i/>
          <w:sz w:val="18"/>
          <w:szCs w:val="18"/>
        </w:rPr>
      </w:pPr>
      <w:r w:rsidRPr="00E65219">
        <w:rPr>
          <w:rFonts w:ascii="Calibri" w:hAnsi="Calibri" w:cs="Calibri"/>
          <w:i/>
          <w:sz w:val="18"/>
          <w:szCs w:val="18"/>
        </w:rPr>
        <w:t xml:space="preserve">Obrazec izpolni gospodarski subjekt, vsak podizvajalec in vsak partner v skupni prijavi </w:t>
      </w:r>
      <w:r w:rsidRPr="00E65219">
        <w:rPr>
          <w:rFonts w:ascii="Calibri" w:hAnsi="Calibri" w:cs="Calibri"/>
          <w:bCs/>
          <w:i/>
          <w:sz w:val="18"/>
          <w:szCs w:val="18"/>
        </w:rPr>
        <w:t xml:space="preserve">ter </w:t>
      </w:r>
      <w:r w:rsidRPr="00E65219">
        <w:rPr>
          <w:rFonts w:ascii="Calibri" w:hAnsi="Calibri" w:cs="Calibri"/>
          <w:i/>
          <w:sz w:val="18"/>
          <w:szCs w:val="18"/>
        </w:rPr>
        <w:t>drugi subjekt, katerih zmogljivosti uporabi gospodarski subjekt glede izpolnjevanja pogojev v zvezi z ekonomskim in finančnim položajem ter tehnično in strokovno sposobnostjo!</w:t>
      </w:r>
    </w:p>
    <w:p w14:paraId="5C3E88D0" w14:textId="77777777" w:rsidR="00851592" w:rsidRPr="0042599F" w:rsidRDefault="00851592" w:rsidP="00851592">
      <w:pPr>
        <w:rPr>
          <w:lang w:bidi="en-US"/>
        </w:rPr>
      </w:pPr>
    </w:p>
    <w:p w14:paraId="661376EA" w14:textId="77777777" w:rsidR="00E86E09" w:rsidRDefault="00E86E09" w:rsidP="005813FF">
      <w:pPr>
        <w:autoSpaceDE w:val="0"/>
        <w:autoSpaceDN w:val="0"/>
        <w:adjustRightInd w:val="0"/>
        <w:spacing w:line="288" w:lineRule="auto"/>
        <w:jc w:val="both"/>
        <w:rPr>
          <w:rFonts w:ascii="Calibri" w:hAnsi="Calibri" w:cs="Calibri"/>
          <w:b/>
          <w:sz w:val="22"/>
          <w:szCs w:val="22"/>
          <w:lang w:eastAsia="sl-SI"/>
        </w:rPr>
      </w:pPr>
    </w:p>
    <w:p w14:paraId="13C5E9AB" w14:textId="77777777" w:rsidR="000B6C6C" w:rsidRDefault="000B6C6C" w:rsidP="005813FF">
      <w:pPr>
        <w:autoSpaceDE w:val="0"/>
        <w:autoSpaceDN w:val="0"/>
        <w:adjustRightInd w:val="0"/>
        <w:spacing w:line="288" w:lineRule="auto"/>
        <w:jc w:val="both"/>
        <w:rPr>
          <w:rFonts w:ascii="Calibri" w:hAnsi="Calibri" w:cs="Calibri"/>
          <w:b/>
          <w:sz w:val="22"/>
          <w:szCs w:val="22"/>
          <w:lang w:eastAsia="sl-SI"/>
        </w:rPr>
      </w:pPr>
    </w:p>
    <w:p w14:paraId="2AA205DC" w14:textId="77777777" w:rsidR="000B6C6C" w:rsidRDefault="000B6C6C" w:rsidP="005813FF">
      <w:pPr>
        <w:autoSpaceDE w:val="0"/>
        <w:autoSpaceDN w:val="0"/>
        <w:adjustRightInd w:val="0"/>
        <w:spacing w:line="288" w:lineRule="auto"/>
        <w:jc w:val="both"/>
        <w:rPr>
          <w:rFonts w:ascii="Calibri" w:hAnsi="Calibri" w:cs="Calibri"/>
          <w:b/>
          <w:sz w:val="22"/>
          <w:szCs w:val="22"/>
          <w:lang w:eastAsia="sl-SI"/>
        </w:rPr>
      </w:pPr>
    </w:p>
    <w:p w14:paraId="24C7A05D" w14:textId="77777777" w:rsidR="000B6C6C" w:rsidRDefault="000B6C6C" w:rsidP="005813FF">
      <w:pPr>
        <w:autoSpaceDE w:val="0"/>
        <w:autoSpaceDN w:val="0"/>
        <w:adjustRightInd w:val="0"/>
        <w:spacing w:line="288" w:lineRule="auto"/>
        <w:jc w:val="both"/>
        <w:rPr>
          <w:rFonts w:ascii="Calibri" w:hAnsi="Calibri" w:cs="Calibri"/>
          <w:b/>
          <w:sz w:val="22"/>
          <w:szCs w:val="22"/>
          <w:lang w:eastAsia="sl-SI"/>
        </w:rPr>
      </w:pPr>
    </w:p>
    <w:p w14:paraId="195FE8A7" w14:textId="77777777" w:rsidR="000B6C6C" w:rsidRDefault="000B6C6C" w:rsidP="005813FF">
      <w:pPr>
        <w:autoSpaceDE w:val="0"/>
        <w:autoSpaceDN w:val="0"/>
        <w:adjustRightInd w:val="0"/>
        <w:spacing w:line="288" w:lineRule="auto"/>
        <w:jc w:val="both"/>
        <w:rPr>
          <w:rFonts w:ascii="Calibri" w:hAnsi="Calibri" w:cs="Calibri"/>
          <w:b/>
          <w:sz w:val="22"/>
          <w:szCs w:val="22"/>
          <w:lang w:eastAsia="sl-SI"/>
        </w:rPr>
      </w:pPr>
    </w:p>
    <w:p w14:paraId="0F6D127B" w14:textId="77777777" w:rsidR="000B6C6C" w:rsidRDefault="000B6C6C" w:rsidP="005813FF">
      <w:pPr>
        <w:autoSpaceDE w:val="0"/>
        <w:autoSpaceDN w:val="0"/>
        <w:adjustRightInd w:val="0"/>
        <w:spacing w:line="288" w:lineRule="auto"/>
        <w:jc w:val="both"/>
        <w:rPr>
          <w:rFonts w:eastAsia="TT137o00"/>
          <w:sz w:val="22"/>
          <w:szCs w:val="22"/>
        </w:rPr>
        <w:sectPr w:rsidR="000B6C6C" w:rsidSect="00287369">
          <w:pgSz w:w="11906" w:h="16838" w:code="9"/>
          <w:pgMar w:top="1418" w:right="1134" w:bottom="1134" w:left="1134" w:header="567" w:footer="567" w:gutter="0"/>
          <w:cols w:space="708"/>
          <w:titlePg/>
          <w:docGrid w:linePitch="360"/>
        </w:sectPr>
      </w:pPr>
    </w:p>
    <w:p w14:paraId="666ABAEB" w14:textId="77777777" w:rsidR="000B6C6C" w:rsidRDefault="000B6C6C" w:rsidP="000B6C6C">
      <w:pPr>
        <w:jc w:val="right"/>
        <w:rPr>
          <w:rFonts w:ascii="Calibri" w:hAnsi="Calibri" w:cs="Calibri"/>
          <w:b/>
          <w:sz w:val="22"/>
          <w:szCs w:val="22"/>
          <w:lang w:eastAsia="sl-SI"/>
        </w:rPr>
      </w:pPr>
      <w:r>
        <w:rPr>
          <w:rFonts w:ascii="Calibri" w:hAnsi="Calibri" w:cs="Calibri"/>
          <w:b/>
          <w:sz w:val="22"/>
          <w:szCs w:val="22"/>
          <w:lang w:eastAsia="sl-SI"/>
        </w:rPr>
        <w:lastRenderedPageBreak/>
        <w:t>PRILOGA 4</w:t>
      </w:r>
    </w:p>
    <w:p w14:paraId="2791B917" w14:textId="77777777" w:rsidR="000B6C6C" w:rsidRDefault="000B6C6C" w:rsidP="000B6C6C">
      <w:pPr>
        <w:jc w:val="right"/>
        <w:rPr>
          <w:rFonts w:ascii="Calibri" w:hAnsi="Calibri" w:cs="Calibri"/>
          <w:b/>
          <w:sz w:val="22"/>
          <w:szCs w:val="22"/>
          <w:lang w:eastAsia="sl-SI"/>
        </w:rPr>
      </w:pPr>
    </w:p>
    <w:p w14:paraId="1C767A87" w14:textId="77777777" w:rsidR="00CF678D" w:rsidRDefault="00CF678D" w:rsidP="00CF678D">
      <w:pPr>
        <w:pStyle w:val="Naslov1"/>
        <w:spacing w:before="0"/>
        <w:jc w:val="center"/>
        <w:rPr>
          <w:sz w:val="32"/>
          <w:szCs w:val="32"/>
        </w:rPr>
      </w:pPr>
      <w:bookmarkStart w:id="88" w:name="_Toc53729962"/>
      <w:bookmarkStart w:id="89" w:name="_Toc192494847"/>
      <w:r w:rsidRPr="00092054">
        <w:rPr>
          <w:sz w:val="32"/>
          <w:szCs w:val="32"/>
        </w:rPr>
        <w:t>POOBLASTILO ZA PRIDOBITEV POTRDILA IZ KAZENSKE EVIDENCE</w:t>
      </w:r>
      <w:bookmarkEnd w:id="88"/>
      <w:bookmarkEnd w:id="89"/>
      <w:r w:rsidRPr="00092054">
        <w:rPr>
          <w:sz w:val="32"/>
          <w:szCs w:val="32"/>
        </w:rPr>
        <w:t xml:space="preserve"> </w:t>
      </w:r>
    </w:p>
    <w:p w14:paraId="0847585A" w14:textId="77777777" w:rsidR="00CF678D" w:rsidRDefault="00CF678D" w:rsidP="00CF678D">
      <w:pPr>
        <w:jc w:val="center"/>
        <w:rPr>
          <w:rFonts w:asciiTheme="majorHAnsi" w:eastAsiaTheme="majorEastAsia" w:hAnsiTheme="majorHAnsi" w:cstheme="majorBidi"/>
          <w:b/>
          <w:bCs/>
          <w:color w:val="1A3876" w:themeColor="accent1"/>
          <w:sz w:val="32"/>
          <w:szCs w:val="32"/>
          <w:lang w:bidi="en-US"/>
        </w:rPr>
      </w:pPr>
      <w:r w:rsidRPr="004A36DF">
        <w:rPr>
          <w:rFonts w:asciiTheme="majorHAnsi" w:eastAsiaTheme="majorEastAsia" w:hAnsiTheme="majorHAnsi" w:cstheme="majorBidi"/>
          <w:b/>
          <w:bCs/>
          <w:color w:val="1A3876" w:themeColor="accent1"/>
          <w:sz w:val="32"/>
          <w:szCs w:val="32"/>
          <w:lang w:bidi="en-US"/>
        </w:rPr>
        <w:t>– za fizične osebe</w:t>
      </w:r>
    </w:p>
    <w:p w14:paraId="341516DD" w14:textId="77777777" w:rsidR="00CF678D" w:rsidRDefault="00CF678D" w:rsidP="00CF678D">
      <w:pPr>
        <w:jc w:val="center"/>
        <w:rPr>
          <w:lang w:bidi="en-US"/>
        </w:rPr>
      </w:pPr>
    </w:p>
    <w:p w14:paraId="281AEF88" w14:textId="77777777" w:rsidR="00CF678D" w:rsidRPr="00047AA5" w:rsidRDefault="00CF678D" w:rsidP="00CF678D">
      <w:pPr>
        <w:rPr>
          <w:rFonts w:cstheme="minorHAnsi"/>
          <w:lang w:bidi="en-US"/>
        </w:rPr>
      </w:pPr>
      <w:r w:rsidRPr="00047AA5">
        <w:rPr>
          <w:rFonts w:cstheme="minorHAnsi"/>
          <w:lang w:bidi="en-US"/>
        </w:rPr>
        <w:t>_____________________________________________</w:t>
      </w:r>
    </w:p>
    <w:p w14:paraId="2C6406AE" w14:textId="77777777" w:rsidR="00CF678D" w:rsidRPr="00047AA5" w:rsidRDefault="00CF678D" w:rsidP="00CF678D">
      <w:pPr>
        <w:rPr>
          <w:rFonts w:cstheme="minorHAnsi"/>
          <w:i/>
          <w:vertAlign w:val="superscript"/>
          <w:lang w:bidi="en-US"/>
        </w:rPr>
      </w:pPr>
      <w:r w:rsidRPr="00047AA5">
        <w:rPr>
          <w:rFonts w:cstheme="minorHAnsi"/>
          <w:i/>
          <w:vertAlign w:val="superscript"/>
          <w:lang w:bidi="en-US"/>
        </w:rPr>
        <w:t>(naziv pooblastitelja)</w:t>
      </w:r>
    </w:p>
    <w:p w14:paraId="146105A0" w14:textId="77777777" w:rsidR="00CF678D" w:rsidRDefault="00CF678D" w:rsidP="00CF678D">
      <w:pPr>
        <w:spacing w:line="288" w:lineRule="auto"/>
        <w:rPr>
          <w:rFonts w:cstheme="minorHAnsi"/>
        </w:rPr>
      </w:pPr>
    </w:p>
    <w:p w14:paraId="69217861" w14:textId="5F60F043" w:rsidR="00CF678D" w:rsidRDefault="00CF678D" w:rsidP="00CF678D">
      <w:pPr>
        <w:spacing w:line="288" w:lineRule="auto"/>
        <w:rPr>
          <w:rFonts w:eastAsia="Calibri" w:cstheme="minorHAnsi"/>
        </w:rPr>
      </w:pPr>
      <w:r w:rsidRPr="00047AA5">
        <w:rPr>
          <w:rFonts w:cstheme="minorHAnsi"/>
        </w:rPr>
        <w:t xml:space="preserve">pooblaščam Kapitalsko družbo, d. d., Dunajska cesta 119, 1000 Ljubljana, da za potrebe preverjanja izpolnjevanja pogojev v postopku oddaje javnega naročila z oznako </w:t>
      </w:r>
      <w:r w:rsidR="00450A10">
        <w:rPr>
          <w:rFonts w:cstheme="minorHAnsi"/>
          <w:b/>
        </w:rPr>
        <w:t>KAD/JN</w:t>
      </w:r>
      <w:r w:rsidR="003B164B">
        <w:rPr>
          <w:rFonts w:cstheme="minorHAnsi"/>
          <w:b/>
        </w:rPr>
        <w:t>-1</w:t>
      </w:r>
      <w:r w:rsidR="00450A10">
        <w:rPr>
          <w:rFonts w:cstheme="minorHAnsi"/>
          <w:b/>
        </w:rPr>
        <w:t>/202</w:t>
      </w:r>
      <w:r w:rsidR="007F1DC5">
        <w:rPr>
          <w:rFonts w:cstheme="minorHAnsi"/>
          <w:b/>
        </w:rPr>
        <w:t>5</w:t>
      </w:r>
      <w:r>
        <w:rPr>
          <w:rFonts w:cstheme="minorHAnsi"/>
        </w:rPr>
        <w:t>, katerega predmet je</w:t>
      </w:r>
      <w:r w:rsidRPr="00047AA5">
        <w:rPr>
          <w:rFonts w:cstheme="minorHAnsi"/>
        </w:rPr>
        <w:t xml:space="preserve"> </w:t>
      </w:r>
      <w:r w:rsidRPr="00047AA5">
        <w:rPr>
          <w:rFonts w:cstheme="minorHAnsi"/>
          <w:b/>
        </w:rPr>
        <w:t>»</w:t>
      </w:r>
      <w:r w:rsidR="003B164B" w:rsidRPr="003B164B">
        <w:rPr>
          <w:rFonts w:cstheme="minorHAnsi"/>
          <w:b/>
        </w:rPr>
        <w:t xml:space="preserve">Izbor izvajalca za storitve obveznega revidiranja </w:t>
      </w:r>
      <w:r w:rsidR="007F1DC5">
        <w:rPr>
          <w:rFonts w:cstheme="minorHAnsi"/>
          <w:b/>
        </w:rPr>
        <w:t xml:space="preserve">računovodskih izkazov </w:t>
      </w:r>
      <w:r w:rsidR="003B164B" w:rsidRPr="003B164B">
        <w:rPr>
          <w:rFonts w:cstheme="minorHAnsi"/>
          <w:b/>
        </w:rPr>
        <w:t>Kapitalske družbe, d. d., Skupine Kapitalska družba in Modre zavarovalnice, d. d., ter skladov v upravljanju  Kapitalske družbe, d. d., in Modre zavarovalnice, d. d., za poslovna leta 202</w:t>
      </w:r>
      <w:r w:rsidR="007F1DC5">
        <w:rPr>
          <w:rFonts w:cstheme="minorHAnsi"/>
          <w:b/>
        </w:rPr>
        <w:t>5</w:t>
      </w:r>
      <w:r w:rsidR="003B164B" w:rsidRPr="003B164B">
        <w:rPr>
          <w:rFonts w:cstheme="minorHAnsi"/>
          <w:b/>
        </w:rPr>
        <w:t>, 202</w:t>
      </w:r>
      <w:r w:rsidR="007F1DC5">
        <w:rPr>
          <w:rFonts w:cstheme="minorHAnsi"/>
          <w:b/>
        </w:rPr>
        <w:t>6</w:t>
      </w:r>
      <w:r w:rsidR="003B164B" w:rsidRPr="003B164B">
        <w:rPr>
          <w:rFonts w:cstheme="minorHAnsi"/>
          <w:b/>
        </w:rPr>
        <w:t xml:space="preserve"> in 202</w:t>
      </w:r>
      <w:r w:rsidR="007F1DC5">
        <w:rPr>
          <w:rFonts w:cstheme="minorHAnsi"/>
          <w:b/>
        </w:rPr>
        <w:t>7</w:t>
      </w:r>
      <w:r w:rsidRPr="00047AA5">
        <w:rPr>
          <w:rFonts w:cstheme="minorHAnsi"/>
          <w:b/>
        </w:rPr>
        <w:t>«</w:t>
      </w:r>
      <w:r>
        <w:rPr>
          <w:rFonts w:cstheme="minorHAnsi"/>
        </w:rPr>
        <w:t>, v Kazenski evidenci</w:t>
      </w:r>
      <w:r w:rsidRPr="00047AA5">
        <w:rPr>
          <w:rFonts w:cstheme="minorHAnsi"/>
        </w:rPr>
        <w:t xml:space="preserve"> RS</w:t>
      </w:r>
      <w:r w:rsidRPr="00047AA5">
        <w:rPr>
          <w:rFonts w:eastAsia="Calibri" w:cstheme="minorHAnsi"/>
          <w:i/>
        </w:rPr>
        <w:t xml:space="preserve"> </w:t>
      </w:r>
      <w:r w:rsidRPr="00047AA5">
        <w:rPr>
          <w:rFonts w:eastAsia="Calibri" w:cstheme="minorHAnsi"/>
        </w:rPr>
        <w:t>pridobi potrdilo iz predmetne evidence.</w:t>
      </w:r>
    </w:p>
    <w:p w14:paraId="4414165A" w14:textId="77777777" w:rsidR="00CF678D" w:rsidRDefault="00CF678D" w:rsidP="00CF678D">
      <w:pPr>
        <w:spacing w:line="288" w:lineRule="auto"/>
        <w:rPr>
          <w:rFonts w:cstheme="minorHAnsi"/>
        </w:rPr>
      </w:pPr>
      <w:r w:rsidRPr="00047AA5">
        <w:rPr>
          <w:rFonts w:cstheme="minorHAnsi"/>
        </w:rPr>
        <w:t xml:space="preserve"> </w:t>
      </w:r>
    </w:p>
    <w:p w14:paraId="51AA50DD" w14:textId="77777777" w:rsidR="00CF678D" w:rsidRDefault="00CF678D" w:rsidP="00CF678D">
      <w:pPr>
        <w:spacing w:before="120"/>
        <w:rPr>
          <w:rFonts w:cstheme="minorHAnsi"/>
        </w:rPr>
      </w:pPr>
      <w:r w:rsidRPr="004A36DF">
        <w:rPr>
          <w:rFonts w:cstheme="minorHAnsi"/>
        </w:rPr>
        <w:t>Moji osebni podatki so naslednji:</w:t>
      </w:r>
    </w:p>
    <w:p w14:paraId="0DED03C8" w14:textId="77777777" w:rsidR="00CF678D" w:rsidRPr="004A36DF" w:rsidRDefault="00CF678D" w:rsidP="00CF678D">
      <w:pPr>
        <w:spacing w:before="120"/>
        <w:rPr>
          <w:rFonts w:cstheme="minorHAnsi"/>
        </w:rPr>
      </w:pPr>
    </w:p>
    <w:tbl>
      <w:tblPr>
        <w:tblStyle w:val="CGPCorpBesediloPoudarek1"/>
        <w:tblW w:w="0" w:type="auto"/>
        <w:tblLook w:val="04A0" w:firstRow="1" w:lastRow="0" w:firstColumn="1" w:lastColumn="0" w:noHBand="0" w:noVBand="1"/>
      </w:tblPr>
      <w:tblGrid>
        <w:gridCol w:w="2694"/>
        <w:gridCol w:w="6508"/>
      </w:tblGrid>
      <w:tr w:rsidR="00CF678D" w:rsidRPr="00CF678D" w14:paraId="77DB9056" w14:textId="77777777" w:rsidTr="00F029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2" w:type="dxa"/>
            <w:gridSpan w:val="2"/>
          </w:tcPr>
          <w:p w14:paraId="58B6CCCC" w14:textId="77777777" w:rsidR="00CF678D" w:rsidRPr="00CF678D" w:rsidRDefault="00CF678D" w:rsidP="00F02903">
            <w:pPr>
              <w:rPr>
                <w:rFonts w:asciiTheme="majorHAnsi" w:hAnsiTheme="majorHAnsi" w:cs="Arial"/>
              </w:rPr>
            </w:pPr>
            <w:r w:rsidRPr="00CF678D">
              <w:rPr>
                <w:rFonts w:asciiTheme="majorHAnsi" w:hAnsiTheme="majorHAnsi" w:cs="Arial"/>
              </w:rPr>
              <w:t>Osebni podatki:</w:t>
            </w:r>
          </w:p>
        </w:tc>
      </w:tr>
      <w:tr w:rsidR="00CF678D" w:rsidRPr="00CF678D" w14:paraId="125E91CD"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3D3D3877" w14:textId="77777777" w:rsidR="00CF678D" w:rsidRPr="00CF678D" w:rsidRDefault="00CF678D" w:rsidP="00F02903">
            <w:pPr>
              <w:rPr>
                <w:rFonts w:asciiTheme="majorHAnsi" w:hAnsiTheme="majorHAnsi" w:cs="Arial"/>
                <w:b w:val="0"/>
              </w:rPr>
            </w:pPr>
            <w:r w:rsidRPr="00CF678D">
              <w:rPr>
                <w:rFonts w:asciiTheme="majorHAnsi" w:eastAsia="Calibri" w:hAnsiTheme="majorHAnsi"/>
                <w:b w:val="0"/>
              </w:rPr>
              <w:t>Ime in priimek:</w:t>
            </w:r>
          </w:p>
        </w:tc>
        <w:tc>
          <w:tcPr>
            <w:tcW w:w="6508" w:type="dxa"/>
          </w:tcPr>
          <w:p w14:paraId="70AC0591"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46DA52CB"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510C1E58" w14:textId="77777777" w:rsidR="00CF678D" w:rsidRPr="00CF678D" w:rsidRDefault="00CF678D" w:rsidP="00F02903">
            <w:pPr>
              <w:rPr>
                <w:rFonts w:asciiTheme="majorHAnsi" w:hAnsiTheme="majorHAnsi" w:cs="Arial"/>
                <w:b w:val="0"/>
              </w:rPr>
            </w:pPr>
            <w:r w:rsidRPr="00CF678D">
              <w:rPr>
                <w:rFonts w:asciiTheme="majorHAnsi" w:eastAsia="Calibri" w:hAnsiTheme="majorHAnsi"/>
                <w:b w:val="0"/>
              </w:rPr>
              <w:t>EMŠO:</w:t>
            </w:r>
          </w:p>
        </w:tc>
        <w:tc>
          <w:tcPr>
            <w:tcW w:w="6508" w:type="dxa"/>
          </w:tcPr>
          <w:p w14:paraId="58F4EAA3"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4CCE533C"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40A71EF2" w14:textId="77777777" w:rsidR="00CF678D" w:rsidRPr="00CF678D" w:rsidRDefault="00CF678D" w:rsidP="00F02903">
            <w:pPr>
              <w:rPr>
                <w:rFonts w:asciiTheme="majorHAnsi" w:hAnsiTheme="majorHAnsi" w:cs="Arial"/>
                <w:b w:val="0"/>
              </w:rPr>
            </w:pPr>
            <w:r w:rsidRPr="00CF678D">
              <w:rPr>
                <w:rFonts w:asciiTheme="majorHAnsi" w:eastAsia="Calibri" w:hAnsiTheme="majorHAnsi"/>
                <w:b w:val="0"/>
              </w:rPr>
              <w:t>Datum rojstva:</w:t>
            </w:r>
          </w:p>
        </w:tc>
        <w:tc>
          <w:tcPr>
            <w:tcW w:w="6508" w:type="dxa"/>
          </w:tcPr>
          <w:p w14:paraId="665B04A6"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0F4F1EB2"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225BF319" w14:textId="77777777" w:rsidR="00CF678D" w:rsidRPr="00CF678D" w:rsidRDefault="00CF678D" w:rsidP="00F02903">
            <w:pPr>
              <w:rPr>
                <w:rFonts w:asciiTheme="majorHAnsi" w:hAnsiTheme="majorHAnsi" w:cs="Arial"/>
                <w:b w:val="0"/>
              </w:rPr>
            </w:pPr>
            <w:r w:rsidRPr="00CF678D">
              <w:rPr>
                <w:rFonts w:asciiTheme="majorHAnsi" w:eastAsia="Calibri" w:hAnsiTheme="majorHAnsi"/>
                <w:b w:val="0"/>
              </w:rPr>
              <w:t>Kraj rojstva:</w:t>
            </w:r>
          </w:p>
        </w:tc>
        <w:tc>
          <w:tcPr>
            <w:tcW w:w="6508" w:type="dxa"/>
          </w:tcPr>
          <w:p w14:paraId="3C89D8CE"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23CC2651"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69594D8E" w14:textId="77777777" w:rsidR="00CF678D" w:rsidRPr="00CF678D" w:rsidRDefault="00CF678D" w:rsidP="00F02903">
            <w:pPr>
              <w:rPr>
                <w:rFonts w:asciiTheme="majorHAnsi" w:hAnsiTheme="majorHAnsi" w:cs="Arial"/>
                <w:b w:val="0"/>
                <w:bCs/>
              </w:rPr>
            </w:pPr>
            <w:r w:rsidRPr="00CF678D">
              <w:rPr>
                <w:rFonts w:asciiTheme="majorHAnsi" w:eastAsia="Calibri" w:hAnsiTheme="majorHAnsi"/>
                <w:b w:val="0"/>
              </w:rPr>
              <w:t>Občina rojstva:</w:t>
            </w:r>
          </w:p>
        </w:tc>
        <w:tc>
          <w:tcPr>
            <w:tcW w:w="6508" w:type="dxa"/>
          </w:tcPr>
          <w:p w14:paraId="220137F3"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44883412"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69E6BE60" w14:textId="77777777" w:rsidR="00CF678D" w:rsidRPr="00CF678D" w:rsidRDefault="00CF678D" w:rsidP="00F02903">
            <w:pPr>
              <w:pStyle w:val="HTML-oblikovano"/>
              <w:spacing w:line="260" w:lineRule="atLeast"/>
              <w:rPr>
                <w:rFonts w:asciiTheme="majorHAnsi" w:eastAsia="Calibri" w:hAnsiTheme="majorHAnsi" w:cs="Times New Roman"/>
                <w:b w:val="0"/>
                <w:color w:val="auto"/>
                <w:sz w:val="20"/>
                <w:szCs w:val="22"/>
                <w:lang w:eastAsia="en-US"/>
              </w:rPr>
            </w:pPr>
            <w:r w:rsidRPr="00CF678D">
              <w:rPr>
                <w:rFonts w:asciiTheme="majorHAnsi" w:eastAsia="Calibri" w:hAnsiTheme="majorHAnsi" w:cs="Times New Roman"/>
                <w:b w:val="0"/>
                <w:color w:val="auto"/>
                <w:sz w:val="20"/>
                <w:szCs w:val="22"/>
                <w:lang w:eastAsia="en-US"/>
              </w:rPr>
              <w:t>Naslov stalnega/začasnega bivališča:</w:t>
            </w:r>
          </w:p>
        </w:tc>
        <w:tc>
          <w:tcPr>
            <w:tcW w:w="6508" w:type="dxa"/>
          </w:tcPr>
          <w:p w14:paraId="5422579E"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2CCF1F0D"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3842710E" w14:textId="77777777" w:rsidR="00CF678D" w:rsidRPr="00CF678D" w:rsidRDefault="00CF678D" w:rsidP="00F02903">
            <w:pPr>
              <w:rPr>
                <w:rFonts w:asciiTheme="majorHAnsi" w:hAnsiTheme="majorHAnsi" w:cs="Arial"/>
                <w:b w:val="0"/>
                <w:bCs/>
              </w:rPr>
            </w:pPr>
            <w:r w:rsidRPr="00CF678D">
              <w:rPr>
                <w:rFonts w:ascii="Arial" w:eastAsia="Calibri" w:hAnsi="Arial" w:cs="Arial"/>
                <w:b w:val="0"/>
              </w:rPr>
              <w:t>▪</w:t>
            </w:r>
            <w:r w:rsidRPr="00CF678D">
              <w:rPr>
                <w:rFonts w:asciiTheme="majorHAnsi" w:eastAsia="Calibri" w:hAnsiTheme="majorHAnsi"/>
                <w:b w:val="0"/>
              </w:rPr>
              <w:t xml:space="preserve"> (ulica in hišna številka):</w:t>
            </w:r>
          </w:p>
        </w:tc>
        <w:tc>
          <w:tcPr>
            <w:tcW w:w="6508" w:type="dxa"/>
          </w:tcPr>
          <w:p w14:paraId="67F7E9BE"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4BEB94F7"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20E70752" w14:textId="77777777" w:rsidR="00CF678D" w:rsidRPr="00CF678D" w:rsidRDefault="00CF678D" w:rsidP="00F02903">
            <w:pPr>
              <w:rPr>
                <w:rFonts w:asciiTheme="majorHAnsi" w:hAnsiTheme="majorHAnsi" w:cs="Arial"/>
                <w:b w:val="0"/>
                <w:bCs/>
              </w:rPr>
            </w:pPr>
            <w:r w:rsidRPr="00CF678D">
              <w:rPr>
                <w:rFonts w:ascii="Arial" w:eastAsia="Calibri" w:hAnsi="Arial" w:cs="Arial"/>
                <w:b w:val="0"/>
              </w:rPr>
              <w:t>▪</w:t>
            </w:r>
            <w:r w:rsidRPr="00CF678D">
              <w:rPr>
                <w:rFonts w:asciiTheme="majorHAnsi" w:eastAsia="Calibri" w:hAnsiTheme="majorHAnsi"/>
                <w:b w:val="0"/>
              </w:rPr>
              <w:t xml:space="preserve"> (poštna številka in pošta):</w:t>
            </w:r>
          </w:p>
        </w:tc>
        <w:tc>
          <w:tcPr>
            <w:tcW w:w="6508" w:type="dxa"/>
          </w:tcPr>
          <w:p w14:paraId="5A10A735"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0AA25D9D"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27BE931C" w14:textId="77777777" w:rsidR="00CF678D" w:rsidRPr="00CF678D" w:rsidRDefault="00CF678D" w:rsidP="00F02903">
            <w:pPr>
              <w:rPr>
                <w:rFonts w:asciiTheme="majorHAnsi" w:hAnsiTheme="majorHAnsi" w:cs="Arial"/>
                <w:b w:val="0"/>
                <w:bCs/>
              </w:rPr>
            </w:pPr>
            <w:r w:rsidRPr="00CF678D">
              <w:rPr>
                <w:rFonts w:asciiTheme="majorHAnsi" w:eastAsia="Calibri" w:hAnsiTheme="majorHAnsi"/>
                <w:b w:val="0"/>
              </w:rPr>
              <w:t>Državljanstvo:</w:t>
            </w:r>
          </w:p>
        </w:tc>
        <w:tc>
          <w:tcPr>
            <w:tcW w:w="6508" w:type="dxa"/>
          </w:tcPr>
          <w:p w14:paraId="551E68AB"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CF678D" w:rsidRPr="00CF678D" w14:paraId="75A25039" w14:textId="77777777" w:rsidTr="00F02903">
        <w:tc>
          <w:tcPr>
            <w:cnfStyle w:val="001000000000" w:firstRow="0" w:lastRow="0" w:firstColumn="1" w:lastColumn="0" w:oddVBand="0" w:evenVBand="0" w:oddHBand="0" w:evenHBand="0" w:firstRowFirstColumn="0" w:firstRowLastColumn="0" w:lastRowFirstColumn="0" w:lastRowLastColumn="0"/>
            <w:tcW w:w="2694" w:type="dxa"/>
          </w:tcPr>
          <w:p w14:paraId="11EDFC52" w14:textId="77777777" w:rsidR="00CF678D" w:rsidRPr="00CF678D" w:rsidRDefault="00CF678D" w:rsidP="00F02903">
            <w:pPr>
              <w:rPr>
                <w:rFonts w:asciiTheme="majorHAnsi" w:hAnsiTheme="majorHAnsi" w:cs="Arial"/>
                <w:b w:val="0"/>
                <w:bCs/>
              </w:rPr>
            </w:pPr>
            <w:r w:rsidRPr="00CF678D">
              <w:rPr>
                <w:rFonts w:asciiTheme="majorHAnsi" w:eastAsia="Calibri" w:hAnsiTheme="majorHAnsi"/>
                <w:b w:val="0"/>
              </w:rPr>
              <w:t>Moje prejšnje osebno ime se je glasilo:</w:t>
            </w:r>
          </w:p>
        </w:tc>
        <w:tc>
          <w:tcPr>
            <w:tcW w:w="6508" w:type="dxa"/>
          </w:tcPr>
          <w:p w14:paraId="71F596AD" w14:textId="77777777" w:rsidR="00CF678D" w:rsidRPr="00CF678D" w:rsidRDefault="00CF678D" w:rsidP="00F02903">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bl>
    <w:p w14:paraId="6EEC91C4" w14:textId="77777777" w:rsidR="00CF678D" w:rsidRDefault="00CF678D" w:rsidP="00CF678D">
      <w:pPr>
        <w:rPr>
          <w:rFonts w:ascii="Arial" w:hAnsi="Arial" w:cs="Arial"/>
        </w:rPr>
      </w:pPr>
    </w:p>
    <w:p w14:paraId="04A0FE2C" w14:textId="77777777" w:rsidR="00CF678D" w:rsidRDefault="00CF678D" w:rsidP="00CF678D">
      <w:pPr>
        <w:rPr>
          <w:rFonts w:ascii="Arial" w:hAnsi="Arial" w:cs="Arial"/>
        </w:rPr>
      </w:pPr>
    </w:p>
    <w:p w14:paraId="2F439C1A" w14:textId="77777777" w:rsidR="00CF678D" w:rsidRDefault="00CF678D" w:rsidP="00CF678D">
      <w:pPr>
        <w:rPr>
          <w:rFonts w:ascii="Arial" w:hAnsi="Arial" w:cs="Arial"/>
        </w:rPr>
      </w:pPr>
    </w:p>
    <w:p w14:paraId="4FC85B2D" w14:textId="77777777" w:rsidR="00CF678D" w:rsidRDefault="00CF678D" w:rsidP="00CF678D">
      <w:pPr>
        <w:rPr>
          <w:rFonts w:ascii="Arial" w:hAnsi="Arial" w:cs="Arial"/>
        </w:rPr>
      </w:pPr>
    </w:p>
    <w:p w14:paraId="545E9CFF" w14:textId="77777777" w:rsidR="00CF678D" w:rsidRPr="00357AD7" w:rsidRDefault="00CF678D" w:rsidP="00CF678D">
      <w:pPr>
        <w:rPr>
          <w:rFonts w:ascii="Arial" w:hAnsi="Arial" w:cs="Arial"/>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4"/>
        <w:gridCol w:w="1818"/>
        <w:gridCol w:w="4324"/>
      </w:tblGrid>
      <w:tr w:rsidR="00CF678D" w:rsidRPr="00985230" w14:paraId="5810712A" w14:textId="77777777" w:rsidTr="00F02903">
        <w:trPr>
          <w:trHeight w:val="227"/>
        </w:trPr>
        <w:tc>
          <w:tcPr>
            <w:tcW w:w="3064" w:type="dxa"/>
            <w:tcBorders>
              <w:top w:val="nil"/>
              <w:left w:val="nil"/>
              <w:bottom w:val="nil"/>
              <w:right w:val="nil"/>
            </w:tcBorders>
          </w:tcPr>
          <w:p w14:paraId="4CB9BFB2" w14:textId="77777777" w:rsidR="00CF678D" w:rsidRPr="00985230" w:rsidRDefault="00CF678D" w:rsidP="00F02903">
            <w:pPr>
              <w:rPr>
                <w:rFonts w:cstheme="minorHAnsi"/>
              </w:rPr>
            </w:pPr>
            <w:r w:rsidRPr="00985230">
              <w:rPr>
                <w:rFonts w:cstheme="minorHAnsi"/>
              </w:rPr>
              <w:t xml:space="preserve">Kraj: </w:t>
            </w:r>
          </w:p>
        </w:tc>
        <w:tc>
          <w:tcPr>
            <w:tcW w:w="1818" w:type="dxa"/>
            <w:tcBorders>
              <w:top w:val="nil"/>
              <w:left w:val="nil"/>
              <w:bottom w:val="nil"/>
              <w:right w:val="nil"/>
            </w:tcBorders>
          </w:tcPr>
          <w:p w14:paraId="0CFC006F" w14:textId="77777777" w:rsidR="00CF678D" w:rsidRPr="00985230" w:rsidRDefault="00CF678D" w:rsidP="00F02903">
            <w:pPr>
              <w:tabs>
                <w:tab w:val="center" w:pos="7020"/>
              </w:tabs>
              <w:jc w:val="center"/>
              <w:rPr>
                <w:rFonts w:cstheme="minorHAnsi"/>
              </w:rPr>
            </w:pPr>
            <w:r>
              <w:rPr>
                <w:rFonts w:cstheme="minorHAnsi"/>
              </w:rPr>
              <w:t xml:space="preserve"> </w:t>
            </w:r>
          </w:p>
        </w:tc>
        <w:tc>
          <w:tcPr>
            <w:tcW w:w="4324" w:type="dxa"/>
            <w:tcBorders>
              <w:top w:val="nil"/>
              <w:left w:val="nil"/>
              <w:bottom w:val="nil"/>
              <w:right w:val="nil"/>
            </w:tcBorders>
          </w:tcPr>
          <w:p w14:paraId="3AA963F6" w14:textId="77777777" w:rsidR="00CF678D" w:rsidRDefault="00CF678D" w:rsidP="00F02903">
            <w:pPr>
              <w:tabs>
                <w:tab w:val="center" w:pos="7020"/>
              </w:tabs>
              <w:rPr>
                <w:rFonts w:cstheme="minorHAnsi"/>
              </w:rPr>
            </w:pPr>
            <w:r w:rsidRPr="00985230">
              <w:rPr>
                <w:rFonts w:cstheme="minorHAnsi"/>
              </w:rPr>
              <w:t xml:space="preserve">      </w:t>
            </w:r>
            <w:r>
              <w:rPr>
                <w:rFonts w:cstheme="minorHAnsi"/>
              </w:rPr>
              <w:t>Pooblastitelj</w:t>
            </w:r>
            <w:r w:rsidRPr="00985230">
              <w:rPr>
                <w:rFonts w:cstheme="minorHAnsi"/>
              </w:rPr>
              <w:t xml:space="preserve">: </w:t>
            </w:r>
          </w:p>
          <w:p w14:paraId="0F6CB2B5" w14:textId="77777777" w:rsidR="00CF678D" w:rsidRPr="00985230" w:rsidRDefault="00CF678D" w:rsidP="00F02903">
            <w:pPr>
              <w:tabs>
                <w:tab w:val="center" w:pos="7020"/>
              </w:tabs>
              <w:rPr>
                <w:rFonts w:cstheme="minorHAnsi"/>
              </w:rPr>
            </w:pPr>
            <w:r>
              <w:rPr>
                <w:rFonts w:cstheme="minorHAnsi"/>
              </w:rPr>
              <w:t>(Ime in priimek)</w:t>
            </w:r>
          </w:p>
        </w:tc>
      </w:tr>
      <w:tr w:rsidR="00CF678D" w:rsidRPr="00985230" w14:paraId="116124B1" w14:textId="77777777" w:rsidTr="00F02903">
        <w:trPr>
          <w:trHeight w:val="227"/>
        </w:trPr>
        <w:tc>
          <w:tcPr>
            <w:tcW w:w="3064" w:type="dxa"/>
            <w:tcBorders>
              <w:top w:val="nil"/>
              <w:left w:val="nil"/>
              <w:bottom w:val="nil"/>
              <w:right w:val="nil"/>
            </w:tcBorders>
          </w:tcPr>
          <w:p w14:paraId="09D246EE" w14:textId="77777777" w:rsidR="00CF678D" w:rsidRPr="00985230" w:rsidRDefault="00CF678D" w:rsidP="00F02903">
            <w:pPr>
              <w:tabs>
                <w:tab w:val="right" w:pos="3132"/>
              </w:tabs>
              <w:spacing w:after="480"/>
              <w:rPr>
                <w:rFonts w:cstheme="minorHAnsi"/>
              </w:rPr>
            </w:pPr>
            <w:r w:rsidRPr="00985230">
              <w:rPr>
                <w:rFonts w:cstheme="minorHAnsi"/>
              </w:rPr>
              <w:t>Datum</w:t>
            </w:r>
            <w:r w:rsidRPr="00985230">
              <w:rPr>
                <w:rFonts w:cstheme="minorHAnsi"/>
              </w:rPr>
              <w:fldChar w:fldCharType="begin">
                <w:ffData>
                  <w:name w:val="Besedilo22"/>
                  <w:enabled/>
                  <w:calcOnExit w:val="0"/>
                  <w:textInput/>
                </w:ffData>
              </w:fldChar>
            </w:r>
            <w:bookmarkStart w:id="90" w:name="Besedilo22"/>
            <w:r w:rsidRPr="00985230">
              <w:rPr>
                <w:rFonts w:cstheme="minorHAnsi"/>
              </w:rPr>
              <w:instrText xml:space="preserve"> FORMTEXT </w:instrText>
            </w:r>
            <w:r w:rsidRPr="00985230">
              <w:rPr>
                <w:rFonts w:cstheme="minorHAnsi"/>
              </w:rPr>
            </w:r>
            <w:r w:rsidRPr="00985230">
              <w:rPr>
                <w:rFonts w:cstheme="minorHAnsi"/>
              </w:rPr>
              <w:fldChar w:fldCharType="separate"/>
            </w:r>
            <w:r w:rsidRPr="00985230">
              <w:rPr>
                <w:rFonts w:cstheme="minorHAnsi"/>
              </w:rPr>
              <w:fldChar w:fldCharType="end"/>
            </w:r>
            <w:bookmarkEnd w:id="90"/>
            <w:r w:rsidRPr="00985230">
              <w:rPr>
                <w:rFonts w:cstheme="minorHAnsi"/>
              </w:rPr>
              <w:t>:</w:t>
            </w:r>
            <w:r w:rsidRPr="00985230">
              <w:rPr>
                <w:rFonts w:cstheme="minorHAnsi"/>
              </w:rPr>
              <w:tab/>
            </w:r>
          </w:p>
        </w:tc>
        <w:tc>
          <w:tcPr>
            <w:tcW w:w="1818" w:type="dxa"/>
            <w:tcBorders>
              <w:top w:val="nil"/>
              <w:left w:val="nil"/>
              <w:bottom w:val="nil"/>
              <w:right w:val="nil"/>
            </w:tcBorders>
          </w:tcPr>
          <w:p w14:paraId="62F7D6CD" w14:textId="77777777" w:rsidR="00CF678D" w:rsidRPr="00985230" w:rsidRDefault="00CF678D" w:rsidP="00F02903">
            <w:pPr>
              <w:spacing w:after="480"/>
              <w:jc w:val="center"/>
              <w:rPr>
                <w:rFonts w:cstheme="minorHAnsi"/>
              </w:rPr>
            </w:pPr>
          </w:p>
        </w:tc>
        <w:tc>
          <w:tcPr>
            <w:tcW w:w="4324" w:type="dxa"/>
            <w:tcBorders>
              <w:top w:val="nil"/>
              <w:left w:val="nil"/>
              <w:bottom w:val="nil"/>
              <w:right w:val="nil"/>
            </w:tcBorders>
          </w:tcPr>
          <w:p w14:paraId="58F8551B" w14:textId="77777777" w:rsidR="00CF678D" w:rsidRPr="00985230" w:rsidRDefault="00CF678D" w:rsidP="00F02903">
            <w:pPr>
              <w:spacing w:after="480"/>
              <w:rPr>
                <w:rFonts w:cstheme="minorHAnsi"/>
              </w:rPr>
            </w:pPr>
          </w:p>
          <w:p w14:paraId="49E5D675" w14:textId="77777777" w:rsidR="00CF678D" w:rsidRPr="00985230" w:rsidRDefault="00CF678D" w:rsidP="00F02903">
            <w:pPr>
              <w:spacing w:after="480"/>
              <w:jc w:val="center"/>
              <w:rPr>
                <w:rFonts w:cstheme="minorHAnsi"/>
              </w:rPr>
            </w:pPr>
            <w:r w:rsidRPr="00985230">
              <w:rPr>
                <w:rFonts w:cstheme="minorHAnsi"/>
              </w:rPr>
              <w:t>___________________(podpis pooblastitelja)</w:t>
            </w:r>
          </w:p>
        </w:tc>
      </w:tr>
    </w:tbl>
    <w:p w14:paraId="56C95A23" w14:textId="77777777" w:rsidR="00CF678D" w:rsidRDefault="00CF678D" w:rsidP="00CF678D">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0593E7A1" w14:textId="77777777" w:rsidR="00CF678D" w:rsidRPr="005677CA" w:rsidRDefault="00CF678D" w:rsidP="00CF678D">
      <w:pPr>
        <w:pStyle w:val="Glava"/>
        <w:tabs>
          <w:tab w:val="clear" w:pos="4536"/>
          <w:tab w:val="clear" w:pos="9072"/>
        </w:tabs>
        <w:spacing w:before="240"/>
        <w:rPr>
          <w:rFonts w:ascii="Calibri" w:hAnsi="Calibri" w:cs="Calibri"/>
          <w:i/>
          <w:sz w:val="18"/>
          <w:szCs w:val="18"/>
        </w:rPr>
      </w:pPr>
      <w:r w:rsidRPr="0001413A">
        <w:rPr>
          <w:rFonts w:ascii="Calibri" w:hAnsi="Calibri" w:cs="Calibri"/>
          <w:i/>
          <w:sz w:val="18"/>
          <w:szCs w:val="18"/>
        </w:rPr>
        <w:t xml:space="preserve">Obrazec izpolni vsaka fizična oseba, ki je član upravnega ali vodstvenega ali nadzornega organa gospodarskega subjekta, partnerja v skupni prijavi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prijavi oziroma podizvajalcu, </w:t>
      </w:r>
      <w:r w:rsidRPr="0001413A">
        <w:rPr>
          <w:rFonts w:ascii="Calibri" w:hAnsi="Calibri" w:cs="Calibri"/>
          <w:bCs/>
          <w:i/>
          <w:sz w:val="18"/>
          <w:szCs w:val="18"/>
        </w:rPr>
        <w:t xml:space="preserve">ter </w:t>
      </w:r>
      <w:r w:rsidRPr="0001413A">
        <w:rPr>
          <w:rFonts w:ascii="Calibri" w:hAnsi="Calibri" w:cs="Calibri"/>
          <w:i/>
          <w:sz w:val="18"/>
          <w:szCs w:val="18"/>
        </w:rPr>
        <w:t>drugem subjektu, katerega zmogljivosti uporabi gospodarski subjekt glede izpolnjevanja pogojev v zvezi z ekonomskim in finančnim položajem ter tehnično in strokovno sposobnostjo!</w:t>
      </w:r>
    </w:p>
    <w:p w14:paraId="1629C915" w14:textId="77777777" w:rsidR="000B6C6C" w:rsidRDefault="000B6C6C" w:rsidP="000B6C6C">
      <w:pPr>
        <w:jc w:val="right"/>
        <w:rPr>
          <w:rFonts w:ascii="Calibri" w:hAnsi="Calibri" w:cs="Calibri"/>
          <w:b/>
          <w:sz w:val="22"/>
          <w:szCs w:val="22"/>
          <w:lang w:eastAsia="sl-SI"/>
        </w:rPr>
      </w:pPr>
    </w:p>
    <w:p w14:paraId="5C13E9F1" w14:textId="77777777" w:rsidR="009C1724" w:rsidRDefault="009C1724" w:rsidP="005813FF">
      <w:pPr>
        <w:autoSpaceDE w:val="0"/>
        <w:autoSpaceDN w:val="0"/>
        <w:adjustRightInd w:val="0"/>
        <w:spacing w:line="288" w:lineRule="auto"/>
        <w:jc w:val="both"/>
        <w:rPr>
          <w:rFonts w:eastAsia="TT137o00"/>
          <w:sz w:val="22"/>
          <w:szCs w:val="22"/>
        </w:rPr>
        <w:sectPr w:rsidR="009C1724" w:rsidSect="00287369">
          <w:pgSz w:w="11906" w:h="16838" w:code="9"/>
          <w:pgMar w:top="1418" w:right="1134" w:bottom="1134" w:left="1134" w:header="567" w:footer="567" w:gutter="0"/>
          <w:cols w:space="708"/>
          <w:titlePg/>
          <w:docGrid w:linePitch="360"/>
        </w:sectPr>
      </w:pPr>
    </w:p>
    <w:p w14:paraId="0302AF0D" w14:textId="77777777" w:rsidR="009C1724" w:rsidRDefault="009C1724" w:rsidP="009C1724">
      <w:pPr>
        <w:jc w:val="right"/>
        <w:rPr>
          <w:rFonts w:ascii="Calibri" w:hAnsi="Calibri" w:cs="Calibri"/>
          <w:b/>
          <w:sz w:val="22"/>
          <w:szCs w:val="22"/>
          <w:lang w:eastAsia="sl-SI"/>
        </w:rPr>
      </w:pPr>
      <w:r>
        <w:rPr>
          <w:rFonts w:ascii="Calibri" w:hAnsi="Calibri" w:cs="Calibri"/>
          <w:b/>
          <w:sz w:val="22"/>
          <w:szCs w:val="22"/>
          <w:lang w:eastAsia="sl-SI"/>
        </w:rPr>
        <w:lastRenderedPageBreak/>
        <w:t>PRILOGA 5</w:t>
      </w:r>
    </w:p>
    <w:p w14:paraId="190239CD" w14:textId="77777777" w:rsidR="009C1724" w:rsidRDefault="009C1724" w:rsidP="009C1724">
      <w:pPr>
        <w:jc w:val="right"/>
        <w:rPr>
          <w:rFonts w:ascii="Calibri" w:hAnsi="Calibri" w:cs="Calibri"/>
          <w:b/>
          <w:sz w:val="22"/>
          <w:szCs w:val="22"/>
          <w:lang w:eastAsia="sl-SI"/>
        </w:rPr>
      </w:pPr>
    </w:p>
    <w:p w14:paraId="05702A2C" w14:textId="77777777" w:rsidR="00F939D3" w:rsidRDefault="00F939D3" w:rsidP="00F939D3">
      <w:pPr>
        <w:spacing w:after="120" w:line="312" w:lineRule="auto"/>
        <w:jc w:val="center"/>
        <w:rPr>
          <w:rFonts w:ascii="Linotype Univers 420 Condensed" w:hAnsi="Linotype Univers 420 Condensed"/>
          <w:b/>
          <w:bCs/>
          <w:color w:val="1A3876"/>
          <w:sz w:val="36"/>
          <w:szCs w:val="28"/>
          <w:lang w:bidi="en-US"/>
        </w:rPr>
      </w:pPr>
    </w:p>
    <w:p w14:paraId="17DF2625" w14:textId="34D8A297" w:rsidR="00EF3BDE" w:rsidRDefault="00EF3BDE" w:rsidP="00F939D3">
      <w:pPr>
        <w:spacing w:after="120" w:line="312" w:lineRule="auto"/>
        <w:jc w:val="center"/>
        <w:rPr>
          <w:rFonts w:ascii="Linotype Univers 420 Condensed" w:hAnsi="Linotype Univers 420 Condensed"/>
          <w:b/>
          <w:bCs/>
          <w:color w:val="1A3876"/>
          <w:sz w:val="36"/>
          <w:szCs w:val="28"/>
          <w:lang w:bidi="en-US"/>
        </w:rPr>
      </w:pPr>
      <w:r>
        <w:rPr>
          <w:rFonts w:ascii="Linotype Univers 420 Condensed" w:hAnsi="Linotype Univers 420 Condensed"/>
          <w:b/>
          <w:bCs/>
          <w:color w:val="1A3876"/>
          <w:sz w:val="36"/>
          <w:szCs w:val="28"/>
          <w:lang w:bidi="en-US"/>
        </w:rPr>
        <w:t>ESPD obrazec</w:t>
      </w:r>
    </w:p>
    <w:p w14:paraId="6D701024" w14:textId="77777777" w:rsidR="00EF3BDE" w:rsidRDefault="00EF3BDE">
      <w:pPr>
        <w:spacing w:after="240" w:line="312" w:lineRule="auto"/>
        <w:jc w:val="both"/>
        <w:rPr>
          <w:rFonts w:ascii="Linotype Univers 420 Condensed" w:hAnsi="Linotype Univers 420 Condensed"/>
          <w:b/>
          <w:bCs/>
          <w:color w:val="1A3876"/>
          <w:sz w:val="36"/>
          <w:szCs w:val="28"/>
          <w:lang w:bidi="en-US"/>
        </w:rPr>
      </w:pPr>
    </w:p>
    <w:p w14:paraId="2B5E2832" w14:textId="77777777" w:rsidR="00EF3BDE" w:rsidRPr="00AE42A5" w:rsidRDefault="00EF3BDE" w:rsidP="00EF3BDE">
      <w:pPr>
        <w:rPr>
          <w:b/>
          <w:bCs/>
          <w:lang w:eastAsia="sl-SI" w:bidi="en-US"/>
        </w:rPr>
      </w:pPr>
      <w:r w:rsidRPr="00AE42A5">
        <w:rPr>
          <w:b/>
          <w:bCs/>
          <w:lang w:eastAsia="sl-SI" w:bidi="en-US"/>
        </w:rPr>
        <w:t>Glejte ločeno priponko.</w:t>
      </w:r>
    </w:p>
    <w:p w14:paraId="0DFD5149" w14:textId="6D263299" w:rsidR="00EF3BDE" w:rsidRDefault="00EF3BDE">
      <w:pPr>
        <w:spacing w:after="240" w:line="312" w:lineRule="auto"/>
        <w:jc w:val="both"/>
        <w:rPr>
          <w:rFonts w:ascii="Linotype Univers 420 Condensed" w:hAnsi="Linotype Univers 420 Condensed"/>
          <w:b/>
          <w:bCs/>
          <w:color w:val="1A3876"/>
          <w:sz w:val="36"/>
          <w:szCs w:val="28"/>
          <w:lang w:bidi="en-US"/>
        </w:rPr>
      </w:pPr>
      <w:r>
        <w:rPr>
          <w:rFonts w:ascii="Linotype Univers 420 Condensed" w:hAnsi="Linotype Univers 420 Condensed"/>
          <w:b/>
          <w:bCs/>
          <w:color w:val="1A3876"/>
          <w:sz w:val="36"/>
          <w:szCs w:val="28"/>
          <w:lang w:bidi="en-US"/>
        </w:rPr>
        <w:br w:type="page"/>
      </w:r>
    </w:p>
    <w:p w14:paraId="5D2E8D39" w14:textId="54B52280" w:rsidR="0083717B" w:rsidRDefault="0083717B" w:rsidP="0083717B">
      <w:pPr>
        <w:jc w:val="right"/>
        <w:rPr>
          <w:rFonts w:ascii="Calibri" w:hAnsi="Calibri" w:cs="Calibri"/>
          <w:b/>
          <w:sz w:val="22"/>
          <w:szCs w:val="22"/>
          <w:lang w:eastAsia="sl-SI"/>
        </w:rPr>
      </w:pPr>
      <w:r>
        <w:rPr>
          <w:rFonts w:ascii="Calibri" w:hAnsi="Calibri" w:cs="Calibri"/>
          <w:b/>
          <w:sz w:val="22"/>
          <w:szCs w:val="22"/>
          <w:lang w:eastAsia="sl-SI"/>
        </w:rPr>
        <w:lastRenderedPageBreak/>
        <w:t>PRILOGA 6</w:t>
      </w:r>
    </w:p>
    <w:p w14:paraId="26AB62BF" w14:textId="77777777" w:rsidR="0083717B" w:rsidRDefault="0083717B">
      <w:pPr>
        <w:spacing w:after="240" w:line="312" w:lineRule="auto"/>
        <w:jc w:val="both"/>
        <w:rPr>
          <w:rFonts w:ascii="Linotype Univers 420 Condensed" w:hAnsi="Linotype Univers 420 Condensed"/>
          <w:b/>
          <w:bCs/>
          <w:color w:val="1A3876"/>
          <w:sz w:val="36"/>
          <w:szCs w:val="28"/>
          <w:lang w:bidi="en-US"/>
        </w:rPr>
      </w:pPr>
    </w:p>
    <w:p w14:paraId="3B0E830C" w14:textId="468C4344" w:rsidR="00F939D3" w:rsidRPr="00F939D3" w:rsidRDefault="00F939D3" w:rsidP="00F939D3">
      <w:pPr>
        <w:spacing w:after="120" w:line="312" w:lineRule="auto"/>
        <w:jc w:val="center"/>
        <w:rPr>
          <w:rFonts w:ascii="Linotype Univers 420 Condensed" w:hAnsi="Linotype Univers 420 Condensed"/>
          <w:b/>
          <w:bCs/>
          <w:color w:val="1A3876"/>
          <w:sz w:val="36"/>
          <w:szCs w:val="28"/>
          <w:lang w:bidi="en-US"/>
        </w:rPr>
      </w:pPr>
      <w:r w:rsidRPr="00F939D3">
        <w:rPr>
          <w:rFonts w:ascii="Linotype Univers 420 Condensed" w:hAnsi="Linotype Univers 420 Condensed"/>
          <w:b/>
          <w:bCs/>
          <w:color w:val="1A3876"/>
          <w:sz w:val="36"/>
          <w:szCs w:val="28"/>
          <w:lang w:bidi="en-US"/>
        </w:rPr>
        <w:t>ZAHTEVA PODIZVAJALCA</w:t>
      </w:r>
    </w:p>
    <w:p w14:paraId="36C62B84" w14:textId="77777777" w:rsidR="00F939D3" w:rsidRPr="00F939D3" w:rsidRDefault="00F939D3" w:rsidP="00F939D3">
      <w:pPr>
        <w:spacing w:after="240" w:line="312" w:lineRule="auto"/>
        <w:jc w:val="center"/>
        <w:rPr>
          <w:sz w:val="24"/>
          <w:szCs w:val="24"/>
          <w:lang w:bidi="en-US"/>
        </w:rPr>
      </w:pPr>
      <w:r w:rsidRPr="00F939D3">
        <w:rPr>
          <w:rFonts w:ascii="Linotype Univers 420 Condensed" w:hAnsi="Linotype Univers 420 Condensed"/>
          <w:b/>
          <w:bCs/>
          <w:color w:val="1A3876"/>
          <w:sz w:val="24"/>
          <w:szCs w:val="24"/>
          <w:lang w:bidi="en-US"/>
        </w:rPr>
        <w:t>(ZA NEPOSREDNA PLAČILA)</w:t>
      </w:r>
    </w:p>
    <w:p w14:paraId="6B803DB8" w14:textId="77777777" w:rsidR="00F939D3" w:rsidRPr="00F939D3" w:rsidRDefault="00F939D3" w:rsidP="00F939D3">
      <w:pPr>
        <w:spacing w:after="240" w:line="260" w:lineRule="atLeast"/>
        <w:jc w:val="both"/>
        <w:rPr>
          <w:rFonts w:ascii="Arial" w:eastAsia="Calibri" w:hAnsi="Arial"/>
          <w:sz w:val="22"/>
          <w:szCs w:val="22"/>
        </w:rPr>
      </w:pPr>
    </w:p>
    <w:p w14:paraId="31CCA2B9" w14:textId="77777777" w:rsidR="00F939D3" w:rsidRPr="00F939D3" w:rsidRDefault="00F939D3" w:rsidP="00F939D3">
      <w:pPr>
        <w:spacing w:after="240" w:line="260" w:lineRule="atLeast"/>
        <w:jc w:val="both"/>
        <w:rPr>
          <w:rFonts w:eastAsia="Calibri"/>
          <w:sz w:val="22"/>
          <w:szCs w:val="22"/>
        </w:rPr>
      </w:pPr>
      <w:r w:rsidRPr="00F939D3">
        <w:rPr>
          <w:rFonts w:eastAsia="Calibri"/>
          <w:sz w:val="22"/>
          <w:szCs w:val="22"/>
        </w:rPr>
        <w:t>Naziv podizvajalca: _______________________________</w:t>
      </w:r>
    </w:p>
    <w:p w14:paraId="128B55D2" w14:textId="77777777" w:rsidR="00F939D3" w:rsidRPr="00F939D3" w:rsidRDefault="00F939D3" w:rsidP="00F939D3">
      <w:pPr>
        <w:spacing w:after="240" w:line="260" w:lineRule="atLeast"/>
        <w:jc w:val="both"/>
        <w:rPr>
          <w:rFonts w:eastAsia="Calibri"/>
          <w:sz w:val="22"/>
          <w:szCs w:val="22"/>
        </w:rPr>
      </w:pPr>
      <w:r w:rsidRPr="00F939D3">
        <w:rPr>
          <w:rFonts w:eastAsia="Calibri"/>
          <w:sz w:val="22"/>
          <w:szCs w:val="22"/>
        </w:rPr>
        <w:t xml:space="preserve">Sedež (naslov) podizvajalca: </w:t>
      </w:r>
      <w:r w:rsidRPr="00F939D3">
        <w:rPr>
          <w:sz w:val="22"/>
          <w:szCs w:val="22"/>
        </w:rPr>
        <w:t>________________________________</w:t>
      </w:r>
    </w:p>
    <w:p w14:paraId="06681F20" w14:textId="77777777" w:rsidR="00F939D3" w:rsidRPr="00F939D3" w:rsidRDefault="00F939D3" w:rsidP="00F93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2"/>
          <w:szCs w:val="22"/>
          <w:lang w:eastAsia="sl-SI"/>
        </w:rPr>
      </w:pPr>
    </w:p>
    <w:p w14:paraId="637ECD30" w14:textId="77777777" w:rsidR="00F939D3" w:rsidRPr="00F939D3" w:rsidRDefault="00F939D3" w:rsidP="00F939D3">
      <w:pPr>
        <w:spacing w:after="240" w:line="312" w:lineRule="auto"/>
        <w:jc w:val="both"/>
        <w:rPr>
          <w:sz w:val="22"/>
          <w:szCs w:val="22"/>
        </w:rPr>
      </w:pPr>
    </w:p>
    <w:p w14:paraId="12929DFB" w14:textId="0544ACB7" w:rsidR="00F939D3" w:rsidRPr="00F939D3" w:rsidRDefault="00F939D3" w:rsidP="00F939D3">
      <w:pPr>
        <w:spacing w:after="240" w:line="312" w:lineRule="auto"/>
        <w:jc w:val="both"/>
        <w:rPr>
          <w:sz w:val="22"/>
          <w:szCs w:val="22"/>
        </w:rPr>
      </w:pPr>
      <w:r w:rsidRPr="00F939D3">
        <w:rPr>
          <w:sz w:val="22"/>
          <w:szCs w:val="22"/>
          <w:shd w:val="clear" w:color="auto" w:fill="FFFFFF"/>
        </w:rPr>
        <w:t xml:space="preserve">Na podlagi četrte alinee drugega odstavka 94. člena ZJN-3, s podpisom te izjave pod kazensko in materialno odgovornostjo zahtevamo, da bo naročnik Kapitalska družba, d. d., Dunajska cesta 119, 1000 Ljubljana, za javno naročilo št. </w:t>
      </w:r>
      <w:r w:rsidR="003B164B">
        <w:rPr>
          <w:b/>
          <w:sz w:val="22"/>
          <w:szCs w:val="22"/>
          <w:shd w:val="clear" w:color="auto" w:fill="FFFFFF"/>
        </w:rPr>
        <w:t>KAD/JN-1</w:t>
      </w:r>
      <w:r w:rsidRPr="00F939D3">
        <w:rPr>
          <w:b/>
          <w:sz w:val="22"/>
          <w:szCs w:val="22"/>
          <w:shd w:val="clear" w:color="auto" w:fill="FFFFFF"/>
        </w:rPr>
        <w:t>/202</w:t>
      </w:r>
      <w:r w:rsidR="007F1DC5">
        <w:rPr>
          <w:b/>
          <w:sz w:val="22"/>
          <w:szCs w:val="22"/>
          <w:shd w:val="clear" w:color="auto" w:fill="FFFFFF"/>
        </w:rPr>
        <w:t>5</w:t>
      </w:r>
      <w:r w:rsidRPr="00F939D3">
        <w:rPr>
          <w:sz w:val="22"/>
          <w:szCs w:val="22"/>
          <w:shd w:val="clear" w:color="auto" w:fill="FFFFFF"/>
        </w:rPr>
        <w:t>, katerega predmet je</w:t>
      </w:r>
      <w:r w:rsidRPr="00F939D3">
        <w:rPr>
          <w:rFonts w:eastAsia="Calibri"/>
          <w:b/>
          <w:sz w:val="22"/>
          <w:szCs w:val="22"/>
          <w:shd w:val="clear" w:color="auto" w:fill="FFFFFF"/>
        </w:rPr>
        <w:t xml:space="preserve"> </w:t>
      </w:r>
      <w:r w:rsidRPr="00F939D3">
        <w:rPr>
          <w:b/>
          <w:sz w:val="22"/>
          <w:szCs w:val="22"/>
        </w:rPr>
        <w:t>»</w:t>
      </w:r>
      <w:r w:rsidR="003B164B" w:rsidRPr="003B164B">
        <w:rPr>
          <w:b/>
          <w:sz w:val="22"/>
          <w:szCs w:val="22"/>
        </w:rPr>
        <w:t xml:space="preserve">Izbor izvajalca za storitve obveznega revidiranja </w:t>
      </w:r>
      <w:r w:rsidR="007F1DC5">
        <w:rPr>
          <w:b/>
          <w:sz w:val="22"/>
          <w:szCs w:val="22"/>
        </w:rPr>
        <w:t xml:space="preserve">računovodskih izkazov </w:t>
      </w:r>
      <w:r w:rsidR="003B164B" w:rsidRPr="003B164B">
        <w:rPr>
          <w:b/>
          <w:sz w:val="22"/>
          <w:szCs w:val="22"/>
        </w:rPr>
        <w:t>Kapitalske družbe, d. d., Skupine Kapitalska družba in Modre zavarovalnice, d. d., ter skladov v upravljanju  Kapitalske družbe, d. d., in Modre zavarovalnice, d. d., za poslovna leta 202</w:t>
      </w:r>
      <w:r w:rsidR="004516A0">
        <w:rPr>
          <w:b/>
          <w:sz w:val="22"/>
          <w:szCs w:val="22"/>
        </w:rPr>
        <w:t>5</w:t>
      </w:r>
      <w:r w:rsidR="003B164B" w:rsidRPr="003B164B">
        <w:rPr>
          <w:b/>
          <w:sz w:val="22"/>
          <w:szCs w:val="22"/>
        </w:rPr>
        <w:t>, 202</w:t>
      </w:r>
      <w:r w:rsidR="004516A0">
        <w:rPr>
          <w:b/>
          <w:sz w:val="22"/>
          <w:szCs w:val="22"/>
        </w:rPr>
        <w:t>6</w:t>
      </w:r>
      <w:r w:rsidR="003B164B" w:rsidRPr="003B164B">
        <w:rPr>
          <w:b/>
          <w:sz w:val="22"/>
          <w:szCs w:val="22"/>
        </w:rPr>
        <w:t xml:space="preserve"> in 202</w:t>
      </w:r>
      <w:r w:rsidR="004516A0">
        <w:rPr>
          <w:b/>
          <w:sz w:val="22"/>
          <w:szCs w:val="22"/>
        </w:rPr>
        <w:t>7</w:t>
      </w:r>
      <w:r w:rsidRPr="00F939D3">
        <w:rPr>
          <w:b/>
          <w:sz w:val="22"/>
          <w:szCs w:val="22"/>
        </w:rPr>
        <w:t>«</w:t>
      </w:r>
      <w:r w:rsidRPr="00F939D3">
        <w:rPr>
          <w:sz w:val="22"/>
          <w:szCs w:val="22"/>
        </w:rPr>
        <w:t xml:space="preserve">, namesto ponudnika </w:t>
      </w:r>
      <w:r w:rsidRPr="00F939D3">
        <w:rPr>
          <w:rFonts w:eastAsia="Calibri"/>
          <w:i/>
          <w:sz w:val="22"/>
          <w:szCs w:val="22"/>
        </w:rPr>
        <w:t>(naziv in naslov ponudnika)</w:t>
      </w:r>
      <w:r w:rsidRPr="00F939D3">
        <w:rPr>
          <w:sz w:val="22"/>
          <w:szCs w:val="22"/>
        </w:rPr>
        <w:t>:</w:t>
      </w:r>
    </w:p>
    <w:p w14:paraId="1DC35D1C" w14:textId="77777777" w:rsidR="00F939D3" w:rsidRPr="00F939D3" w:rsidRDefault="00F939D3" w:rsidP="00F939D3">
      <w:pPr>
        <w:spacing w:after="240" w:line="312" w:lineRule="auto"/>
        <w:jc w:val="both"/>
        <w:rPr>
          <w:sz w:val="22"/>
          <w:szCs w:val="22"/>
        </w:rPr>
      </w:pPr>
      <w:r w:rsidRPr="00F939D3">
        <w:rPr>
          <w:sz w:val="22"/>
          <w:szCs w:val="22"/>
        </w:rPr>
        <w:t>________________________________________________________</w:t>
      </w:r>
    </w:p>
    <w:p w14:paraId="6AD7B41D" w14:textId="77777777" w:rsidR="00F939D3" w:rsidRPr="00F939D3" w:rsidRDefault="00F939D3" w:rsidP="00F939D3">
      <w:pPr>
        <w:spacing w:after="240" w:line="312" w:lineRule="auto"/>
        <w:jc w:val="both"/>
        <w:rPr>
          <w:sz w:val="22"/>
          <w:szCs w:val="22"/>
        </w:rPr>
      </w:pPr>
    </w:p>
    <w:p w14:paraId="7025BE88" w14:textId="77777777" w:rsidR="00F939D3" w:rsidRPr="00F939D3" w:rsidRDefault="00F939D3" w:rsidP="00F939D3">
      <w:pPr>
        <w:spacing w:after="240" w:line="312" w:lineRule="auto"/>
        <w:jc w:val="both"/>
        <w:rPr>
          <w:sz w:val="22"/>
          <w:szCs w:val="22"/>
        </w:rPr>
      </w:pPr>
      <w:r w:rsidRPr="00F939D3">
        <w:rPr>
          <w:sz w:val="22"/>
          <w:szCs w:val="22"/>
        </w:rPr>
        <w:t>poravnaval naše terjatve do ponudnika neposredno nam.</w:t>
      </w:r>
    </w:p>
    <w:p w14:paraId="730B6D4D" w14:textId="77777777" w:rsidR="00F939D3" w:rsidRPr="00F939D3" w:rsidRDefault="00F939D3" w:rsidP="00F93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lang w:eastAsia="sl-SI"/>
        </w:rPr>
      </w:pPr>
    </w:p>
    <w:p w14:paraId="186D1398" w14:textId="77777777" w:rsidR="00F939D3" w:rsidRPr="00F939D3" w:rsidRDefault="00F939D3" w:rsidP="00F93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lang w:eastAsia="sl-SI"/>
        </w:rPr>
      </w:pPr>
    </w:p>
    <w:p w14:paraId="2B9561FF" w14:textId="77777777" w:rsidR="00F939D3" w:rsidRPr="00F939D3" w:rsidRDefault="00F939D3" w:rsidP="00F939D3">
      <w:pPr>
        <w:spacing w:after="240" w:line="312" w:lineRule="auto"/>
        <w:jc w:val="both"/>
        <w:rPr>
          <w:sz w:val="22"/>
          <w:szCs w:val="22"/>
        </w:rPr>
      </w:pPr>
    </w:p>
    <w:p w14:paraId="1CDD3AD2" w14:textId="77777777" w:rsidR="00F939D3" w:rsidRPr="00F939D3" w:rsidRDefault="00F939D3" w:rsidP="00F939D3">
      <w:pPr>
        <w:spacing w:after="240" w:line="312" w:lineRule="auto"/>
        <w:contextualSpacing/>
        <w:jc w:val="both"/>
        <w:rPr>
          <w:rFonts w:ascii="Arial" w:hAnsi="Arial" w:cs="Arial"/>
          <w:sz w:val="22"/>
          <w:szCs w:val="22"/>
          <w:lang w:bidi="en-US"/>
        </w:rPr>
      </w:pPr>
    </w:p>
    <w:p w14:paraId="6E265331" w14:textId="77777777" w:rsidR="00F939D3" w:rsidRPr="00F939D3" w:rsidRDefault="00F939D3" w:rsidP="00F939D3">
      <w:pPr>
        <w:spacing w:after="240" w:line="312" w:lineRule="auto"/>
        <w:contextualSpacing/>
        <w:jc w:val="both"/>
        <w:rPr>
          <w:rFonts w:ascii="Arial" w:hAnsi="Arial" w:cs="Arial"/>
          <w:sz w:val="22"/>
          <w:szCs w:val="22"/>
          <w:lang w:bidi="en-US"/>
        </w:rPr>
      </w:pPr>
    </w:p>
    <w:tbl>
      <w:tblPr>
        <w:tblW w:w="0" w:type="auto"/>
        <w:tblLayout w:type="fixed"/>
        <w:tblLook w:val="0000" w:firstRow="0" w:lastRow="0" w:firstColumn="0" w:lastColumn="0" w:noHBand="0" w:noVBand="0"/>
      </w:tblPr>
      <w:tblGrid>
        <w:gridCol w:w="3337"/>
        <w:gridCol w:w="1483"/>
        <w:gridCol w:w="4639"/>
      </w:tblGrid>
      <w:tr w:rsidR="00F939D3" w:rsidRPr="00F939D3" w14:paraId="0D95D2B4" w14:textId="77777777" w:rsidTr="00F02903">
        <w:trPr>
          <w:trHeight w:val="623"/>
        </w:trPr>
        <w:tc>
          <w:tcPr>
            <w:tcW w:w="3337" w:type="dxa"/>
          </w:tcPr>
          <w:p w14:paraId="4F5274E3" w14:textId="77777777" w:rsidR="00F939D3" w:rsidRPr="00F939D3" w:rsidRDefault="00F939D3" w:rsidP="00F939D3">
            <w:pPr>
              <w:spacing w:line="312" w:lineRule="auto"/>
              <w:jc w:val="both"/>
            </w:pPr>
            <w:r w:rsidRPr="00F939D3">
              <w:t>Kraj:</w:t>
            </w:r>
          </w:p>
        </w:tc>
        <w:tc>
          <w:tcPr>
            <w:tcW w:w="1483" w:type="dxa"/>
          </w:tcPr>
          <w:p w14:paraId="295B0C7F" w14:textId="77777777" w:rsidR="00F939D3" w:rsidRPr="00F939D3" w:rsidRDefault="00F939D3" w:rsidP="00F939D3">
            <w:pPr>
              <w:tabs>
                <w:tab w:val="center" w:pos="7020"/>
              </w:tabs>
              <w:spacing w:line="312" w:lineRule="auto"/>
              <w:jc w:val="center"/>
            </w:pPr>
          </w:p>
        </w:tc>
        <w:tc>
          <w:tcPr>
            <w:tcW w:w="4639" w:type="dxa"/>
          </w:tcPr>
          <w:p w14:paraId="24FB2A6C" w14:textId="77777777" w:rsidR="00F939D3" w:rsidRPr="00F939D3" w:rsidRDefault="00F939D3" w:rsidP="00F939D3">
            <w:pPr>
              <w:tabs>
                <w:tab w:val="center" w:pos="7020"/>
              </w:tabs>
              <w:spacing w:line="312" w:lineRule="auto"/>
              <w:jc w:val="both"/>
            </w:pPr>
            <w:r w:rsidRPr="00F939D3">
              <w:t xml:space="preserve">      Podpisnik: </w:t>
            </w:r>
          </w:p>
          <w:p w14:paraId="5297333F" w14:textId="77777777" w:rsidR="00F939D3" w:rsidRPr="00F939D3" w:rsidRDefault="00F939D3" w:rsidP="00F939D3">
            <w:pPr>
              <w:tabs>
                <w:tab w:val="center" w:pos="7020"/>
              </w:tabs>
              <w:spacing w:line="312" w:lineRule="auto"/>
              <w:jc w:val="both"/>
            </w:pPr>
          </w:p>
        </w:tc>
      </w:tr>
      <w:tr w:rsidR="00F939D3" w:rsidRPr="00F939D3" w14:paraId="6AB11BFB" w14:textId="77777777" w:rsidTr="00F02903">
        <w:trPr>
          <w:trHeight w:val="364"/>
        </w:trPr>
        <w:tc>
          <w:tcPr>
            <w:tcW w:w="3337" w:type="dxa"/>
          </w:tcPr>
          <w:p w14:paraId="47C0FC90" w14:textId="77777777" w:rsidR="00F939D3" w:rsidRPr="00F939D3" w:rsidRDefault="00F939D3" w:rsidP="00F939D3">
            <w:pPr>
              <w:spacing w:line="312" w:lineRule="auto"/>
              <w:jc w:val="both"/>
            </w:pPr>
            <w:r w:rsidRPr="00F939D3">
              <w:t>Datum</w:t>
            </w:r>
            <w:r w:rsidRPr="00F939D3">
              <w:fldChar w:fldCharType="begin">
                <w:ffData>
                  <w:name w:val="Besedilo22"/>
                  <w:enabled/>
                  <w:calcOnExit w:val="0"/>
                  <w:textInput/>
                </w:ffData>
              </w:fldChar>
            </w:r>
            <w:r w:rsidRPr="00F939D3">
              <w:instrText xml:space="preserve"> FORMTEXT </w:instrText>
            </w:r>
            <w:r w:rsidRPr="00F939D3">
              <w:fldChar w:fldCharType="separate"/>
            </w:r>
            <w:r w:rsidRPr="00F939D3">
              <w:fldChar w:fldCharType="end"/>
            </w:r>
            <w:r w:rsidRPr="00F939D3">
              <w:t xml:space="preserve">: </w:t>
            </w:r>
          </w:p>
        </w:tc>
        <w:tc>
          <w:tcPr>
            <w:tcW w:w="1483" w:type="dxa"/>
          </w:tcPr>
          <w:p w14:paraId="51A5EA7E" w14:textId="77777777" w:rsidR="00F939D3" w:rsidRPr="00F939D3" w:rsidRDefault="00F939D3" w:rsidP="00F939D3">
            <w:pPr>
              <w:spacing w:line="312" w:lineRule="auto"/>
              <w:jc w:val="center"/>
            </w:pPr>
            <w:r w:rsidRPr="00F939D3">
              <w:t>Žig</w:t>
            </w:r>
          </w:p>
        </w:tc>
        <w:tc>
          <w:tcPr>
            <w:tcW w:w="4639" w:type="dxa"/>
          </w:tcPr>
          <w:p w14:paraId="6521B6DE" w14:textId="77777777" w:rsidR="00F939D3" w:rsidRPr="00F939D3" w:rsidRDefault="00F939D3" w:rsidP="00F939D3">
            <w:pPr>
              <w:spacing w:line="312" w:lineRule="auto"/>
              <w:jc w:val="center"/>
            </w:pPr>
            <w:r w:rsidRPr="00F939D3">
              <w:t>________________________</w:t>
            </w:r>
          </w:p>
          <w:p w14:paraId="59714D58" w14:textId="77777777" w:rsidR="00F939D3" w:rsidRPr="00F939D3" w:rsidRDefault="00F939D3" w:rsidP="00F939D3">
            <w:pPr>
              <w:spacing w:line="312" w:lineRule="auto"/>
              <w:jc w:val="center"/>
            </w:pPr>
            <w:r w:rsidRPr="00F939D3">
              <w:t>Podpis  odgovorne osebe podizvajalca</w:t>
            </w:r>
          </w:p>
        </w:tc>
      </w:tr>
    </w:tbl>
    <w:p w14:paraId="278B656B" w14:textId="77777777" w:rsidR="00F939D3" w:rsidRPr="00F939D3" w:rsidRDefault="00F939D3" w:rsidP="00F939D3">
      <w:pPr>
        <w:spacing w:after="240" w:line="312" w:lineRule="auto"/>
        <w:contextualSpacing/>
        <w:jc w:val="both"/>
        <w:rPr>
          <w:rFonts w:ascii="Arial" w:hAnsi="Arial" w:cs="Arial"/>
          <w:sz w:val="22"/>
          <w:szCs w:val="22"/>
          <w:lang w:bidi="en-US"/>
        </w:rPr>
      </w:pPr>
    </w:p>
    <w:p w14:paraId="29BE8FAA" w14:textId="77777777" w:rsidR="00F939D3" w:rsidRPr="00F939D3" w:rsidRDefault="00F939D3" w:rsidP="00F939D3">
      <w:pPr>
        <w:keepNext/>
        <w:keepLines/>
        <w:suppressAutoHyphens/>
        <w:spacing w:before="300" w:line="312" w:lineRule="auto"/>
        <w:outlineLvl w:val="2"/>
        <w:rPr>
          <w:color w:val="9C313B"/>
          <w:sz w:val="22"/>
          <w:szCs w:val="22"/>
          <w:lang w:bidi="en-US"/>
        </w:rPr>
      </w:pPr>
    </w:p>
    <w:p w14:paraId="0E9A45C7" w14:textId="77777777" w:rsidR="00F939D3" w:rsidRPr="00F939D3" w:rsidRDefault="00F939D3" w:rsidP="00F939D3">
      <w:pPr>
        <w:spacing w:after="240" w:line="312" w:lineRule="auto"/>
        <w:jc w:val="both"/>
        <w:rPr>
          <w:sz w:val="28"/>
          <w:szCs w:val="28"/>
          <w:lang w:bidi="en-US"/>
        </w:rPr>
      </w:pPr>
    </w:p>
    <w:p w14:paraId="4F738EAD" w14:textId="77777777" w:rsidR="00F939D3" w:rsidRDefault="00F939D3" w:rsidP="009C1724">
      <w:pPr>
        <w:jc w:val="right"/>
        <w:rPr>
          <w:rFonts w:ascii="Calibri" w:hAnsi="Calibri" w:cs="Calibri"/>
          <w:b/>
          <w:sz w:val="22"/>
          <w:szCs w:val="22"/>
          <w:lang w:eastAsia="sl-SI"/>
        </w:rPr>
      </w:pPr>
    </w:p>
    <w:p w14:paraId="1F356335" w14:textId="77777777" w:rsidR="00F939D3" w:rsidRDefault="00F939D3" w:rsidP="009C1724">
      <w:pPr>
        <w:jc w:val="right"/>
        <w:rPr>
          <w:rFonts w:ascii="Calibri" w:hAnsi="Calibri" w:cs="Calibri"/>
          <w:b/>
          <w:sz w:val="22"/>
          <w:szCs w:val="22"/>
          <w:lang w:eastAsia="sl-SI"/>
        </w:rPr>
      </w:pPr>
    </w:p>
    <w:p w14:paraId="5E2BB25B" w14:textId="77777777" w:rsidR="00105E53" w:rsidRDefault="00105E53" w:rsidP="009C1724">
      <w:pPr>
        <w:jc w:val="right"/>
        <w:rPr>
          <w:rFonts w:ascii="Calibri" w:hAnsi="Calibri" w:cs="Calibri"/>
          <w:b/>
          <w:sz w:val="22"/>
          <w:szCs w:val="22"/>
          <w:lang w:eastAsia="sl-SI"/>
        </w:rPr>
      </w:pPr>
    </w:p>
    <w:p w14:paraId="4D663F8C" w14:textId="77777777" w:rsidR="00105E53" w:rsidRDefault="00105E53" w:rsidP="009C1724">
      <w:pPr>
        <w:jc w:val="right"/>
        <w:rPr>
          <w:rFonts w:ascii="Calibri" w:hAnsi="Calibri" w:cs="Calibri"/>
          <w:b/>
          <w:sz w:val="22"/>
          <w:szCs w:val="22"/>
          <w:lang w:eastAsia="sl-SI"/>
        </w:rPr>
        <w:sectPr w:rsidR="00105E53" w:rsidSect="00287369">
          <w:pgSz w:w="11906" w:h="16838" w:code="9"/>
          <w:pgMar w:top="1418" w:right="1134" w:bottom="1134" w:left="1134" w:header="567" w:footer="567" w:gutter="0"/>
          <w:cols w:space="708"/>
          <w:titlePg/>
          <w:docGrid w:linePitch="360"/>
        </w:sectPr>
      </w:pPr>
    </w:p>
    <w:p w14:paraId="66A0CCAD" w14:textId="36A2A64C" w:rsidR="00105E53" w:rsidRDefault="00105E53" w:rsidP="00105E53">
      <w:pPr>
        <w:jc w:val="right"/>
        <w:rPr>
          <w:rFonts w:ascii="Calibri" w:hAnsi="Calibri" w:cs="Calibri"/>
          <w:b/>
          <w:sz w:val="22"/>
          <w:szCs w:val="22"/>
          <w:lang w:eastAsia="sl-SI"/>
        </w:rPr>
      </w:pPr>
      <w:r>
        <w:rPr>
          <w:rFonts w:ascii="Calibri" w:hAnsi="Calibri" w:cs="Calibri"/>
          <w:b/>
          <w:sz w:val="22"/>
          <w:szCs w:val="22"/>
          <w:lang w:eastAsia="sl-SI"/>
        </w:rPr>
        <w:lastRenderedPageBreak/>
        <w:t xml:space="preserve">PRILOGA </w:t>
      </w:r>
      <w:r w:rsidR="00EC27AB">
        <w:rPr>
          <w:rFonts w:ascii="Calibri" w:hAnsi="Calibri" w:cs="Calibri"/>
          <w:b/>
          <w:sz w:val="22"/>
          <w:szCs w:val="22"/>
          <w:lang w:eastAsia="sl-SI"/>
        </w:rPr>
        <w:t>7</w:t>
      </w:r>
    </w:p>
    <w:p w14:paraId="0589D841" w14:textId="73DAFE23" w:rsidR="00243A46" w:rsidRDefault="00243A46" w:rsidP="007F1DC5">
      <w:pPr>
        <w:pStyle w:val="Naslov1"/>
        <w:spacing w:before="0"/>
      </w:pPr>
    </w:p>
    <w:p w14:paraId="287F24FD" w14:textId="5ECEDC02" w:rsidR="002600CF" w:rsidRDefault="00243A46" w:rsidP="002600CF">
      <w:pPr>
        <w:pStyle w:val="Naslov1"/>
        <w:spacing w:before="0"/>
        <w:jc w:val="center"/>
        <w:rPr>
          <w:sz w:val="32"/>
          <w:szCs w:val="32"/>
        </w:rPr>
      </w:pPr>
      <w:bookmarkStart w:id="91" w:name="_Toc192494848"/>
      <w:r>
        <w:rPr>
          <w:sz w:val="32"/>
          <w:szCs w:val="32"/>
        </w:rPr>
        <w:t xml:space="preserve">IZJAVA </w:t>
      </w:r>
      <w:r w:rsidR="00BA1C03">
        <w:rPr>
          <w:sz w:val="32"/>
          <w:szCs w:val="32"/>
        </w:rPr>
        <w:t>O NEODVI</w:t>
      </w:r>
      <w:r>
        <w:rPr>
          <w:sz w:val="32"/>
          <w:szCs w:val="32"/>
        </w:rPr>
        <w:t>SNOSTI</w:t>
      </w:r>
      <w:bookmarkEnd w:id="91"/>
      <w:r>
        <w:rPr>
          <w:sz w:val="32"/>
          <w:szCs w:val="32"/>
        </w:rPr>
        <w:t xml:space="preserve"> </w:t>
      </w:r>
    </w:p>
    <w:p w14:paraId="68E856E1" w14:textId="77777777" w:rsidR="00243A46" w:rsidRPr="00243A46" w:rsidRDefault="00243A46" w:rsidP="00557D0B"/>
    <w:p w14:paraId="6590A785" w14:textId="77777777" w:rsidR="000B6C6C" w:rsidRDefault="000B6C6C" w:rsidP="005813FF">
      <w:pPr>
        <w:autoSpaceDE w:val="0"/>
        <w:autoSpaceDN w:val="0"/>
        <w:adjustRightInd w:val="0"/>
        <w:spacing w:line="288" w:lineRule="auto"/>
        <w:jc w:val="both"/>
        <w:rPr>
          <w:rFonts w:eastAsia="TT137o00"/>
          <w:sz w:val="22"/>
          <w:szCs w:val="22"/>
        </w:rPr>
      </w:pPr>
    </w:p>
    <w:tbl>
      <w:tblPr>
        <w:tblW w:w="8266" w:type="dxa"/>
        <w:tblLook w:val="01E0" w:firstRow="1" w:lastRow="1" w:firstColumn="1" w:lastColumn="1" w:noHBand="0" w:noVBand="0"/>
      </w:tblPr>
      <w:tblGrid>
        <w:gridCol w:w="8266"/>
      </w:tblGrid>
      <w:tr w:rsidR="00666A61" w:rsidRPr="00666A61" w14:paraId="7B7A5E4C" w14:textId="77777777" w:rsidTr="009C66FE">
        <w:trPr>
          <w:trHeight w:val="373"/>
        </w:trPr>
        <w:tc>
          <w:tcPr>
            <w:tcW w:w="8266" w:type="dxa"/>
            <w:shd w:val="clear" w:color="auto" w:fill="auto"/>
          </w:tcPr>
          <w:p w14:paraId="7977941F" w14:textId="77777777" w:rsidR="00666A61" w:rsidRPr="00666A61" w:rsidRDefault="00666A61" w:rsidP="00666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b/>
                <w:color w:val="000000"/>
                <w:sz w:val="22"/>
                <w:szCs w:val="22"/>
                <w:lang w:eastAsia="sl-SI"/>
              </w:rPr>
            </w:pPr>
            <w:r w:rsidRPr="00666A61">
              <w:rPr>
                <w:b/>
                <w:bCs/>
                <w:color w:val="000000"/>
                <w:sz w:val="22"/>
                <w:szCs w:val="22"/>
                <w:lang w:eastAsia="sl-SI"/>
              </w:rPr>
              <w:t>Naziv gospodarskega subjekta: ______________________________________________</w:t>
            </w:r>
          </w:p>
        </w:tc>
      </w:tr>
      <w:tr w:rsidR="00666A61" w:rsidRPr="00666A61" w14:paraId="7CA15469" w14:textId="77777777" w:rsidTr="009C66FE">
        <w:trPr>
          <w:trHeight w:val="373"/>
        </w:trPr>
        <w:tc>
          <w:tcPr>
            <w:tcW w:w="8266" w:type="dxa"/>
            <w:shd w:val="clear" w:color="auto" w:fill="auto"/>
          </w:tcPr>
          <w:p w14:paraId="20807F53" w14:textId="77777777" w:rsidR="00666A61" w:rsidRPr="00666A61" w:rsidRDefault="00666A61" w:rsidP="00666A61">
            <w:pPr>
              <w:tabs>
                <w:tab w:val="left" w:pos="10992"/>
                <w:tab w:val="left" w:pos="11908"/>
                <w:tab w:val="left" w:pos="12824"/>
                <w:tab w:val="left" w:pos="13740"/>
                <w:tab w:val="left" w:pos="14656"/>
              </w:tabs>
              <w:jc w:val="both"/>
              <w:rPr>
                <w:b/>
                <w:bCs/>
                <w:color w:val="000000"/>
                <w:sz w:val="22"/>
                <w:szCs w:val="22"/>
                <w:lang w:eastAsia="sl-SI"/>
              </w:rPr>
            </w:pPr>
            <w:r w:rsidRPr="00666A61">
              <w:rPr>
                <w:b/>
                <w:bCs/>
                <w:color w:val="000000"/>
                <w:sz w:val="22"/>
                <w:szCs w:val="22"/>
                <w:lang w:eastAsia="sl-SI"/>
              </w:rPr>
              <w:t>Sedež (naslov) gospodarskega subjekta: _______________________________________</w:t>
            </w:r>
          </w:p>
        </w:tc>
      </w:tr>
    </w:tbl>
    <w:p w14:paraId="5430485D" w14:textId="77777777" w:rsidR="00666A61" w:rsidRDefault="00666A61" w:rsidP="00666A61">
      <w:pPr>
        <w:spacing w:after="240" w:line="312" w:lineRule="auto"/>
        <w:jc w:val="both"/>
        <w:rPr>
          <w:sz w:val="22"/>
          <w:szCs w:val="22"/>
        </w:rPr>
      </w:pPr>
    </w:p>
    <w:tbl>
      <w:tblPr>
        <w:tblStyle w:val="CGPCorpBesediloPoudarek1"/>
        <w:tblW w:w="0" w:type="auto"/>
        <w:tblLook w:val="04A0" w:firstRow="1" w:lastRow="0" w:firstColumn="1" w:lastColumn="0" w:noHBand="0" w:noVBand="1"/>
      </w:tblPr>
      <w:tblGrid>
        <w:gridCol w:w="9628"/>
      </w:tblGrid>
      <w:tr w:rsidR="007F1DC5" w14:paraId="0CEABA52" w14:textId="77777777" w:rsidTr="007F1D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tcPr>
          <w:p w14:paraId="22540905" w14:textId="54C93D04" w:rsidR="007F1DC5" w:rsidRPr="007F1DC5" w:rsidRDefault="007F1DC5" w:rsidP="007F1DC5">
            <w:pPr>
              <w:rPr>
                <w:rFonts w:asciiTheme="majorHAnsi" w:hAnsiTheme="majorHAnsi" w:cstheme="minorHAnsi"/>
                <w:sz w:val="22"/>
                <w:szCs w:val="22"/>
              </w:rPr>
            </w:pPr>
            <w:r w:rsidRPr="007F1DC5">
              <w:rPr>
                <w:rFonts w:asciiTheme="majorHAnsi" w:hAnsiTheme="majorHAnsi" w:cstheme="minorHAnsi"/>
                <w:sz w:val="22"/>
                <w:szCs w:val="22"/>
              </w:rPr>
              <w:t>Predmet javnega naročila</w:t>
            </w:r>
          </w:p>
        </w:tc>
      </w:tr>
      <w:tr w:rsidR="007F1DC5" w14:paraId="5C90C9CF" w14:textId="77777777" w:rsidTr="007F1DC5">
        <w:tc>
          <w:tcPr>
            <w:cnfStyle w:val="001000000000" w:firstRow="0" w:lastRow="0" w:firstColumn="1" w:lastColumn="0" w:oddVBand="0" w:evenVBand="0" w:oddHBand="0" w:evenHBand="0" w:firstRowFirstColumn="0" w:firstRowLastColumn="0" w:lastRowFirstColumn="0" w:lastRowLastColumn="0"/>
            <w:tcW w:w="9628" w:type="dxa"/>
          </w:tcPr>
          <w:p w14:paraId="23FA836E" w14:textId="3F43EB5E" w:rsidR="007F1DC5" w:rsidRPr="007F1DC5" w:rsidRDefault="007F1DC5" w:rsidP="007F1DC5">
            <w:pPr>
              <w:rPr>
                <w:rFonts w:asciiTheme="majorHAnsi" w:hAnsiTheme="majorHAnsi" w:cstheme="minorHAnsi"/>
                <w:b w:val="0"/>
                <w:sz w:val="22"/>
                <w:szCs w:val="22"/>
              </w:rPr>
            </w:pPr>
            <w:r w:rsidRPr="007F1DC5">
              <w:rPr>
                <w:rFonts w:asciiTheme="majorHAnsi" w:hAnsiTheme="majorHAnsi"/>
                <w:sz w:val="22"/>
                <w:szCs w:val="22"/>
              </w:rPr>
              <w:t xml:space="preserve">»Izbor izvajalca za storitve obveznega revidiranja </w:t>
            </w:r>
            <w:r w:rsidRPr="007F1DC5">
              <w:rPr>
                <w:rFonts w:asciiTheme="majorHAnsi" w:hAnsiTheme="majorHAnsi"/>
                <w:bCs/>
                <w:sz w:val="22"/>
                <w:szCs w:val="22"/>
              </w:rPr>
              <w:t>računovodskih izkazov</w:t>
            </w:r>
            <w:r w:rsidRPr="007F1DC5">
              <w:rPr>
                <w:rFonts w:asciiTheme="majorHAnsi" w:hAnsiTheme="majorHAnsi"/>
                <w:b w:val="0"/>
                <w:sz w:val="22"/>
                <w:szCs w:val="22"/>
              </w:rPr>
              <w:t xml:space="preserve"> </w:t>
            </w:r>
            <w:r w:rsidRPr="007F1DC5">
              <w:rPr>
                <w:rFonts w:asciiTheme="majorHAnsi" w:hAnsiTheme="majorHAnsi"/>
                <w:sz w:val="22"/>
                <w:szCs w:val="22"/>
              </w:rPr>
              <w:t>Kapitalske družbe, d. d., Skupine Kapitalska družba in Modre zavarovalnice, d. d., ter skladov v upravljanju  Kapitalske družbe, d. d., in Modre zavarovalnice, d. d., za poslovna leta 202</w:t>
            </w:r>
            <w:r w:rsidR="0059393A">
              <w:rPr>
                <w:rFonts w:asciiTheme="majorHAnsi" w:hAnsiTheme="majorHAnsi"/>
                <w:sz w:val="22"/>
                <w:szCs w:val="22"/>
              </w:rPr>
              <w:t>5</w:t>
            </w:r>
            <w:r w:rsidRPr="007F1DC5">
              <w:rPr>
                <w:rFonts w:asciiTheme="majorHAnsi" w:hAnsiTheme="majorHAnsi"/>
                <w:sz w:val="22"/>
                <w:szCs w:val="22"/>
              </w:rPr>
              <w:t>, 202</w:t>
            </w:r>
            <w:r w:rsidR="0059393A">
              <w:rPr>
                <w:rFonts w:asciiTheme="majorHAnsi" w:hAnsiTheme="majorHAnsi"/>
                <w:sz w:val="22"/>
                <w:szCs w:val="22"/>
              </w:rPr>
              <w:t>6</w:t>
            </w:r>
            <w:r w:rsidRPr="007F1DC5">
              <w:rPr>
                <w:rFonts w:asciiTheme="majorHAnsi" w:hAnsiTheme="majorHAnsi"/>
                <w:sz w:val="22"/>
                <w:szCs w:val="22"/>
              </w:rPr>
              <w:t xml:space="preserve"> in 202</w:t>
            </w:r>
            <w:r w:rsidR="0059393A">
              <w:rPr>
                <w:rFonts w:asciiTheme="majorHAnsi" w:hAnsiTheme="majorHAnsi"/>
                <w:sz w:val="22"/>
                <w:szCs w:val="22"/>
              </w:rPr>
              <w:t>7</w:t>
            </w:r>
            <w:r w:rsidRPr="007F1DC5">
              <w:rPr>
                <w:rFonts w:asciiTheme="majorHAnsi" w:hAnsiTheme="majorHAnsi"/>
                <w:sz w:val="22"/>
                <w:szCs w:val="22"/>
              </w:rPr>
              <w:t>«</w:t>
            </w:r>
            <w:r w:rsidRPr="007F1DC5">
              <w:rPr>
                <w:rFonts w:asciiTheme="majorHAnsi" w:hAnsiTheme="majorHAnsi" w:cstheme="minorHAnsi"/>
                <w:sz w:val="22"/>
                <w:szCs w:val="22"/>
              </w:rPr>
              <w:t>z oznako KAD/JN-1/202</w:t>
            </w:r>
            <w:r>
              <w:rPr>
                <w:rFonts w:asciiTheme="majorHAnsi" w:hAnsiTheme="majorHAnsi" w:cstheme="minorHAnsi"/>
                <w:sz w:val="22"/>
                <w:szCs w:val="22"/>
              </w:rPr>
              <w:t>5</w:t>
            </w:r>
            <w:r w:rsidRPr="007F1DC5">
              <w:rPr>
                <w:rFonts w:asciiTheme="majorHAnsi" w:hAnsiTheme="majorHAnsi" w:cstheme="minorHAnsi"/>
                <w:sz w:val="22"/>
                <w:szCs w:val="22"/>
              </w:rPr>
              <w:t>.</w:t>
            </w:r>
          </w:p>
        </w:tc>
      </w:tr>
    </w:tbl>
    <w:p w14:paraId="14E5726A" w14:textId="77777777" w:rsidR="00243A46" w:rsidRPr="00557D0B" w:rsidRDefault="00243A46" w:rsidP="00243A46">
      <w:pPr>
        <w:rPr>
          <w:rFonts w:cstheme="minorHAnsi"/>
          <w:sz w:val="22"/>
          <w:szCs w:val="22"/>
        </w:rPr>
      </w:pPr>
    </w:p>
    <w:p w14:paraId="511D0D94" w14:textId="77777777" w:rsidR="00243A46" w:rsidRPr="00557D0B" w:rsidRDefault="00243A46" w:rsidP="00243A46">
      <w:pPr>
        <w:spacing w:after="120"/>
        <w:rPr>
          <w:rFonts w:cstheme="minorHAnsi"/>
          <w:sz w:val="22"/>
          <w:szCs w:val="22"/>
        </w:rPr>
      </w:pPr>
      <w:r w:rsidRPr="007F1DC5">
        <w:rPr>
          <w:rFonts w:cstheme="minorHAnsi"/>
          <w:b/>
          <w:bCs/>
          <w:sz w:val="22"/>
          <w:szCs w:val="22"/>
        </w:rPr>
        <w:t>Izjavljamo,</w:t>
      </w:r>
      <w:r w:rsidRPr="00557D0B">
        <w:rPr>
          <w:rFonts w:cstheme="minorHAnsi"/>
          <w:sz w:val="22"/>
          <w:szCs w:val="22"/>
        </w:rPr>
        <w:t xml:space="preserve"> da upoštevaje veljavno zakonodajo izpolnjujemo vse zahteve glede neodvisnosti v razmerju do naročnika storitve, še zlasti pa izjavljamo:</w:t>
      </w:r>
    </w:p>
    <w:p w14:paraId="629EC15A" w14:textId="2BA94DA4" w:rsidR="00243A46" w:rsidRDefault="00CA54D0"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d</w:t>
      </w:r>
      <w:r w:rsidR="00243A46">
        <w:rPr>
          <w:rFonts w:asciiTheme="minorHAnsi" w:hAnsiTheme="minorHAnsi" w:cstheme="minorHAnsi"/>
          <w:color w:val="auto"/>
          <w:sz w:val="22"/>
          <w:szCs w:val="22"/>
        </w:rPr>
        <w:t>a bomo, kot ponudnik za naročnika opravljali storitv</w:t>
      </w:r>
      <w:r w:rsidR="0053310E">
        <w:rPr>
          <w:rFonts w:asciiTheme="minorHAnsi" w:hAnsiTheme="minorHAnsi" w:cstheme="minorHAnsi"/>
          <w:color w:val="auto"/>
          <w:sz w:val="22"/>
          <w:szCs w:val="22"/>
        </w:rPr>
        <w:t>e</w:t>
      </w:r>
      <w:r w:rsidR="00243A46">
        <w:rPr>
          <w:rFonts w:asciiTheme="minorHAnsi" w:hAnsiTheme="minorHAnsi" w:cstheme="minorHAnsi"/>
          <w:color w:val="auto"/>
          <w:sz w:val="22"/>
          <w:szCs w:val="22"/>
        </w:rPr>
        <w:t xml:space="preserve"> revidiranja neodvisno, nepristransko ter v skladu s pravili revidiranja</w:t>
      </w:r>
      <w:r w:rsidR="0053310E">
        <w:rPr>
          <w:rFonts w:asciiTheme="minorHAnsi" w:hAnsiTheme="minorHAnsi" w:cstheme="minorHAnsi"/>
          <w:color w:val="auto"/>
          <w:sz w:val="22"/>
          <w:szCs w:val="22"/>
        </w:rPr>
        <w:t xml:space="preserve"> in z zagotovitvijo neodvisnosti v obdobju, ki ga zajemajo računovodski izkazi, ki se revidirajo, in v obdobju, v katerem se izvaja revizija</w:t>
      </w:r>
      <w:r w:rsidR="00243A46">
        <w:rPr>
          <w:rFonts w:asciiTheme="minorHAnsi" w:hAnsiTheme="minorHAnsi" w:cstheme="minorHAnsi"/>
          <w:color w:val="auto"/>
          <w:sz w:val="22"/>
          <w:szCs w:val="22"/>
        </w:rPr>
        <w:t>;</w:t>
      </w:r>
    </w:p>
    <w:p w14:paraId="7F6C8AAF" w14:textId="65CE7232" w:rsidR="00243A46" w:rsidRDefault="00CA54D0"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d</w:t>
      </w:r>
      <w:r w:rsidR="00243A46">
        <w:rPr>
          <w:rFonts w:asciiTheme="minorHAnsi" w:hAnsiTheme="minorHAnsi" w:cstheme="minorHAnsi"/>
          <w:color w:val="auto"/>
          <w:sz w:val="22"/>
          <w:szCs w:val="22"/>
        </w:rPr>
        <w:t>a ponudnik nima naložb v revidiranih subjektih oz. naročniku;</w:t>
      </w:r>
    </w:p>
    <w:p w14:paraId="0211587C" w14:textId="5DE4F07B" w:rsidR="00243A46" w:rsidRDefault="00CA54D0"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d</w:t>
      </w:r>
      <w:r w:rsidR="00243A46">
        <w:rPr>
          <w:rFonts w:asciiTheme="minorHAnsi" w:hAnsiTheme="minorHAnsi" w:cstheme="minorHAnsi"/>
          <w:color w:val="auto"/>
          <w:sz w:val="22"/>
          <w:szCs w:val="22"/>
        </w:rPr>
        <w:t>a naročnik nima naložb v družbi ponudnika;</w:t>
      </w:r>
    </w:p>
    <w:p w14:paraId="6E7C38BA" w14:textId="1F0882C9" w:rsidR="00243A46" w:rsidRDefault="00266C85"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 xml:space="preserve">da </w:t>
      </w:r>
      <w:r w:rsidR="00CA54D0">
        <w:rPr>
          <w:rFonts w:asciiTheme="minorHAnsi" w:hAnsiTheme="minorHAnsi" w:cstheme="minorHAnsi"/>
          <w:color w:val="auto"/>
          <w:sz w:val="22"/>
          <w:szCs w:val="22"/>
        </w:rPr>
        <w:t>o</w:t>
      </w:r>
      <w:r w:rsidR="00243A46">
        <w:rPr>
          <w:rFonts w:asciiTheme="minorHAnsi" w:hAnsiTheme="minorHAnsi" w:cstheme="minorHAnsi"/>
          <w:color w:val="auto"/>
          <w:sz w:val="22"/>
          <w:szCs w:val="22"/>
        </w:rPr>
        <w:t>sebe, povezane z revidiranim subjektom oz. naročnikom, niso:</w:t>
      </w:r>
    </w:p>
    <w:p w14:paraId="2E9933CE" w14:textId="77777777" w:rsidR="00243A46" w:rsidRDefault="00243A46" w:rsidP="00557D0B">
      <w:pPr>
        <w:pStyle w:val="Default"/>
        <w:numPr>
          <w:ilvl w:val="0"/>
          <w:numId w:val="35"/>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ožji družinski člani članov poslovodstva, nadzornega organa oz. pooblaščenih revizorjev v ponudniku;</w:t>
      </w:r>
    </w:p>
    <w:p w14:paraId="46653689" w14:textId="77777777" w:rsidR="00243A46" w:rsidRDefault="00243A46" w:rsidP="00557D0B">
      <w:pPr>
        <w:pStyle w:val="Default"/>
        <w:numPr>
          <w:ilvl w:val="0"/>
          <w:numId w:val="35"/>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skupaj posredno ali neposredno imetniki kvalificiranega deleža v ponudniku;</w:t>
      </w:r>
    </w:p>
    <w:p w14:paraId="5625EB33" w14:textId="32F19120" w:rsidR="00776C2F" w:rsidRPr="004D7C50" w:rsidRDefault="00776C2F" w:rsidP="004D7C50">
      <w:pPr>
        <w:pStyle w:val="Default"/>
        <w:numPr>
          <w:ilvl w:val="0"/>
          <w:numId w:val="34"/>
        </w:numPr>
        <w:adjustRightInd w:val="0"/>
        <w:spacing w:after="120"/>
        <w:rPr>
          <w:rFonts w:asciiTheme="minorHAnsi" w:hAnsiTheme="minorHAnsi" w:cstheme="minorHAnsi"/>
          <w:color w:val="auto"/>
          <w:sz w:val="22"/>
          <w:szCs w:val="22"/>
        </w:rPr>
      </w:pPr>
      <w:r w:rsidRPr="004D7C50">
        <w:rPr>
          <w:rFonts w:asciiTheme="minorHAnsi" w:hAnsiTheme="minorHAnsi" w:cstheme="minorHAnsi"/>
          <w:color w:val="auto"/>
          <w:sz w:val="22"/>
          <w:szCs w:val="22"/>
        </w:rPr>
        <w:t xml:space="preserve">da ponudnik </w:t>
      </w:r>
      <w:r w:rsidRPr="004D7C50">
        <w:rPr>
          <w:rFonts w:asciiTheme="minorHAnsi" w:hAnsiTheme="minorHAnsi" w:cstheme="minorHAnsi"/>
          <w:sz w:val="22"/>
          <w:szCs w:val="22"/>
        </w:rPr>
        <w:t xml:space="preserve">oziroma katera koli organizacijska enota v mreži, ki ji pripada, oziroma </w:t>
      </w:r>
      <w:r w:rsidR="004D7C50">
        <w:rPr>
          <w:rFonts w:asciiTheme="minorHAnsi" w:hAnsiTheme="minorHAnsi" w:cstheme="minorHAnsi"/>
          <w:sz w:val="22"/>
          <w:szCs w:val="22"/>
        </w:rPr>
        <w:t xml:space="preserve">s ponudnikom </w:t>
      </w:r>
      <w:r w:rsidRPr="004D7C50">
        <w:rPr>
          <w:rFonts w:asciiTheme="minorHAnsi" w:hAnsiTheme="minorHAnsi" w:cstheme="minorHAnsi"/>
          <w:sz w:val="22"/>
          <w:szCs w:val="22"/>
        </w:rPr>
        <w:t>povezana</w:t>
      </w:r>
      <w:r w:rsidR="004D7C50" w:rsidRPr="004D7C50">
        <w:rPr>
          <w:rFonts w:asciiTheme="minorHAnsi" w:hAnsiTheme="minorHAnsi" w:cstheme="minorHAnsi"/>
          <w:sz w:val="22"/>
          <w:szCs w:val="22"/>
        </w:rPr>
        <w:t xml:space="preserve"> </w:t>
      </w:r>
      <w:r w:rsidRPr="004D7C50">
        <w:rPr>
          <w:rFonts w:asciiTheme="minorHAnsi" w:hAnsiTheme="minorHAnsi" w:cstheme="minorHAnsi"/>
          <w:sz w:val="22"/>
          <w:szCs w:val="22"/>
        </w:rPr>
        <w:t xml:space="preserve">oseba </w:t>
      </w:r>
      <w:r w:rsidR="004D7C50">
        <w:rPr>
          <w:rFonts w:asciiTheme="minorHAnsi" w:hAnsiTheme="minorHAnsi" w:cstheme="minorHAnsi"/>
          <w:sz w:val="22"/>
          <w:szCs w:val="22"/>
        </w:rPr>
        <w:t xml:space="preserve">ne </w:t>
      </w:r>
      <w:r w:rsidRPr="004D7C50">
        <w:rPr>
          <w:rFonts w:asciiTheme="minorHAnsi" w:hAnsiTheme="minorHAnsi" w:cstheme="minorHAnsi"/>
          <w:sz w:val="22"/>
          <w:szCs w:val="22"/>
        </w:rPr>
        <w:t xml:space="preserve">opravlja </w:t>
      </w:r>
      <w:r w:rsidR="004D7C50">
        <w:rPr>
          <w:rFonts w:asciiTheme="minorHAnsi" w:hAnsiTheme="minorHAnsi" w:cstheme="minorHAnsi"/>
          <w:sz w:val="22"/>
          <w:szCs w:val="22"/>
        </w:rPr>
        <w:t xml:space="preserve">ter </w:t>
      </w:r>
      <w:r w:rsidRPr="004D7C50">
        <w:rPr>
          <w:rFonts w:asciiTheme="minorHAnsi" w:hAnsiTheme="minorHAnsi" w:cstheme="minorHAnsi"/>
          <w:sz w:val="22"/>
          <w:szCs w:val="22"/>
        </w:rPr>
        <w:t>v obdobju med začetkom revidiranega</w:t>
      </w:r>
      <w:r w:rsidR="004D7C50" w:rsidRPr="004D7C50">
        <w:rPr>
          <w:rFonts w:asciiTheme="minorHAnsi" w:hAnsiTheme="minorHAnsi" w:cstheme="minorHAnsi"/>
          <w:sz w:val="22"/>
          <w:szCs w:val="22"/>
        </w:rPr>
        <w:t xml:space="preserve"> </w:t>
      </w:r>
      <w:r w:rsidRPr="004D7C50">
        <w:rPr>
          <w:rFonts w:asciiTheme="minorHAnsi" w:hAnsiTheme="minorHAnsi" w:cstheme="minorHAnsi"/>
          <w:sz w:val="22"/>
          <w:szCs w:val="22"/>
        </w:rPr>
        <w:t xml:space="preserve">obdobja in izdajo revizorjevega poročila </w:t>
      </w:r>
      <w:r w:rsidR="004D7C50">
        <w:rPr>
          <w:rFonts w:asciiTheme="minorHAnsi" w:hAnsiTheme="minorHAnsi" w:cstheme="minorHAnsi"/>
          <w:sz w:val="22"/>
          <w:szCs w:val="22"/>
        </w:rPr>
        <w:t xml:space="preserve">ni </w:t>
      </w:r>
      <w:r w:rsidRPr="004D7C50">
        <w:rPr>
          <w:rFonts w:asciiTheme="minorHAnsi" w:hAnsiTheme="minorHAnsi" w:cstheme="minorHAnsi"/>
          <w:sz w:val="22"/>
          <w:szCs w:val="22"/>
        </w:rPr>
        <w:t xml:space="preserve">opravljala pri </w:t>
      </w:r>
      <w:r w:rsidR="004D7C50">
        <w:rPr>
          <w:rFonts w:asciiTheme="minorHAnsi" w:hAnsiTheme="minorHAnsi" w:cstheme="minorHAnsi"/>
          <w:sz w:val="22"/>
          <w:szCs w:val="22"/>
        </w:rPr>
        <w:t>naročniku s</w:t>
      </w:r>
      <w:r w:rsidRPr="004D7C50">
        <w:rPr>
          <w:rFonts w:asciiTheme="minorHAnsi" w:hAnsiTheme="minorHAnsi" w:cstheme="minorHAnsi"/>
          <w:sz w:val="22"/>
          <w:szCs w:val="22"/>
        </w:rPr>
        <w:t>tori</w:t>
      </w:r>
      <w:r w:rsidR="004D7C50">
        <w:rPr>
          <w:rFonts w:asciiTheme="minorHAnsi" w:hAnsiTheme="minorHAnsi" w:cstheme="minorHAnsi"/>
          <w:sz w:val="22"/>
          <w:szCs w:val="22"/>
        </w:rPr>
        <w:t>t</w:t>
      </w:r>
      <w:r w:rsidRPr="004D7C50">
        <w:rPr>
          <w:rFonts w:asciiTheme="minorHAnsi" w:hAnsiTheme="minorHAnsi" w:cstheme="minorHAnsi"/>
          <w:sz w:val="22"/>
          <w:szCs w:val="22"/>
        </w:rPr>
        <w:t>e</w:t>
      </w:r>
      <w:r w:rsidR="004D7C50">
        <w:rPr>
          <w:rFonts w:asciiTheme="minorHAnsi" w:hAnsiTheme="minorHAnsi" w:cstheme="minorHAnsi"/>
          <w:sz w:val="22"/>
          <w:szCs w:val="22"/>
        </w:rPr>
        <w:t>v</w:t>
      </w:r>
      <w:r w:rsidRPr="004D7C50">
        <w:rPr>
          <w:rFonts w:asciiTheme="minorHAnsi" w:hAnsiTheme="minorHAnsi" w:cstheme="minorHAnsi"/>
          <w:sz w:val="22"/>
          <w:szCs w:val="22"/>
        </w:rPr>
        <w:t>, ki bi lahko ogrozile neodvisnost in</w:t>
      </w:r>
      <w:r w:rsidR="004D7C50" w:rsidRPr="004D7C50">
        <w:rPr>
          <w:rFonts w:asciiTheme="minorHAnsi" w:hAnsiTheme="minorHAnsi" w:cstheme="minorHAnsi"/>
          <w:sz w:val="22"/>
          <w:szCs w:val="22"/>
        </w:rPr>
        <w:t xml:space="preserve"> </w:t>
      </w:r>
      <w:r w:rsidRPr="004D7C50">
        <w:rPr>
          <w:rFonts w:asciiTheme="minorHAnsi" w:hAnsiTheme="minorHAnsi" w:cstheme="minorHAnsi"/>
          <w:color w:val="auto"/>
          <w:sz w:val="22"/>
          <w:szCs w:val="22"/>
        </w:rPr>
        <w:t>nepristranskost revidiranja</w:t>
      </w:r>
      <w:r w:rsidR="004D7C50">
        <w:rPr>
          <w:rFonts w:asciiTheme="minorHAnsi" w:hAnsiTheme="minorHAnsi" w:cstheme="minorHAnsi"/>
          <w:color w:val="auto"/>
          <w:sz w:val="22"/>
          <w:szCs w:val="22"/>
        </w:rPr>
        <w:t>;</w:t>
      </w:r>
    </w:p>
    <w:p w14:paraId="33E9F14C" w14:textId="51EDCA4A" w:rsidR="00243A46" w:rsidRDefault="002121A4"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 xml:space="preserve">da </w:t>
      </w:r>
      <w:r w:rsidR="00CA54D0">
        <w:rPr>
          <w:rFonts w:asciiTheme="minorHAnsi" w:hAnsiTheme="minorHAnsi" w:cstheme="minorHAnsi"/>
          <w:color w:val="auto"/>
          <w:sz w:val="22"/>
          <w:szCs w:val="22"/>
        </w:rPr>
        <w:t>p</w:t>
      </w:r>
      <w:r w:rsidR="00243A46">
        <w:rPr>
          <w:rFonts w:asciiTheme="minorHAnsi" w:hAnsiTheme="minorHAnsi" w:cstheme="minorHAnsi"/>
          <w:color w:val="auto"/>
          <w:sz w:val="22"/>
          <w:szCs w:val="22"/>
        </w:rPr>
        <w:t>onudnik ni povezan z naročnikom na kakršenkoli način, v povezavi s katerim bi lahko obstajal dvom v neodvisnost in nepristranost revidiranja;</w:t>
      </w:r>
    </w:p>
    <w:p w14:paraId="2B3A5C93" w14:textId="067100F2" w:rsidR="00056F92" w:rsidRDefault="00056F92" w:rsidP="00056F92">
      <w:pPr>
        <w:pStyle w:val="Default"/>
        <w:numPr>
          <w:ilvl w:val="0"/>
          <w:numId w:val="34"/>
        </w:numPr>
        <w:adjustRightInd w:val="0"/>
        <w:spacing w:after="120"/>
        <w:rPr>
          <w:rFonts w:asciiTheme="minorHAnsi" w:hAnsiTheme="minorHAnsi" w:cstheme="minorHAnsi"/>
          <w:color w:val="auto"/>
          <w:sz w:val="22"/>
          <w:szCs w:val="22"/>
        </w:rPr>
      </w:pPr>
      <w:r w:rsidRPr="00056F92">
        <w:rPr>
          <w:rFonts w:asciiTheme="minorHAnsi" w:hAnsiTheme="minorHAnsi" w:cstheme="minorHAnsi"/>
          <w:color w:val="auto"/>
          <w:sz w:val="22"/>
          <w:szCs w:val="22"/>
        </w:rPr>
        <w:t xml:space="preserve">da ni okoliščin </w:t>
      </w:r>
      <w:r>
        <w:rPr>
          <w:rFonts w:asciiTheme="minorHAnsi" w:hAnsiTheme="minorHAnsi" w:cstheme="minorHAnsi"/>
          <w:color w:val="auto"/>
          <w:sz w:val="22"/>
          <w:szCs w:val="22"/>
        </w:rPr>
        <w:t xml:space="preserve">po katerih bi </w:t>
      </w:r>
      <w:r w:rsidRPr="00056F92">
        <w:rPr>
          <w:rFonts w:asciiTheme="minorHAnsi" w:hAnsiTheme="minorHAnsi" w:cstheme="minorHAnsi"/>
          <w:sz w:val="22"/>
          <w:szCs w:val="22"/>
        </w:rPr>
        <w:t xml:space="preserve">lahko nepristranska, razumna in obveščena tretja stran ob upoštevanju uporabljenih zaščitnih ukrepov sklepala, da je ogrožena neodvisnost zakonitega revizorja ali </w:t>
      </w:r>
      <w:r>
        <w:rPr>
          <w:rFonts w:asciiTheme="minorHAnsi" w:hAnsiTheme="minorHAnsi" w:cstheme="minorHAnsi"/>
          <w:sz w:val="22"/>
          <w:szCs w:val="22"/>
        </w:rPr>
        <w:t>ponudnika</w:t>
      </w:r>
      <w:r w:rsidRPr="00056F92">
        <w:rPr>
          <w:rFonts w:asciiTheme="minorHAnsi" w:hAnsiTheme="minorHAnsi" w:cstheme="minorHAnsi"/>
          <w:color w:val="auto"/>
          <w:sz w:val="22"/>
          <w:szCs w:val="22"/>
        </w:rPr>
        <w:t xml:space="preserve">; </w:t>
      </w:r>
    </w:p>
    <w:p w14:paraId="5BA5F783" w14:textId="77E1C473" w:rsidR="007302BB" w:rsidRPr="00056F92" w:rsidRDefault="007302BB" w:rsidP="00056F92">
      <w:pPr>
        <w:pStyle w:val="Default"/>
        <w:numPr>
          <w:ilvl w:val="0"/>
          <w:numId w:val="34"/>
        </w:numPr>
        <w:adjustRightInd w:val="0"/>
        <w:spacing w:after="120"/>
        <w:rPr>
          <w:rFonts w:asciiTheme="minorHAnsi" w:hAnsiTheme="minorHAnsi" w:cstheme="minorHAnsi"/>
          <w:color w:val="auto"/>
          <w:sz w:val="22"/>
          <w:szCs w:val="22"/>
        </w:rPr>
      </w:pPr>
      <w:r w:rsidRPr="00056F92">
        <w:rPr>
          <w:rFonts w:asciiTheme="minorHAnsi" w:hAnsiTheme="minorHAnsi" w:cstheme="minorHAnsi"/>
          <w:color w:val="auto"/>
          <w:sz w:val="22"/>
          <w:szCs w:val="22"/>
        </w:rPr>
        <w:t xml:space="preserve">da ne obstaja kakršnokoli drugo </w:t>
      </w:r>
      <w:r w:rsidR="006F4B56" w:rsidRPr="00056F92">
        <w:rPr>
          <w:rFonts w:asciiTheme="minorHAnsi" w:hAnsiTheme="minorHAnsi" w:cstheme="minorHAnsi"/>
          <w:color w:val="auto"/>
          <w:sz w:val="22"/>
          <w:szCs w:val="22"/>
        </w:rPr>
        <w:t>nasprotje interesov po drugem odstavku 44.a člena ZRev-2;</w:t>
      </w:r>
    </w:p>
    <w:p w14:paraId="30DACE0C" w14:textId="4F4BEB75" w:rsidR="00243A46" w:rsidRDefault="00CA54D0" w:rsidP="00557D0B">
      <w:pPr>
        <w:pStyle w:val="Default"/>
        <w:numPr>
          <w:ilvl w:val="0"/>
          <w:numId w:val="34"/>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d</w:t>
      </w:r>
      <w:r w:rsidR="00243A46">
        <w:rPr>
          <w:rFonts w:asciiTheme="minorHAnsi" w:hAnsiTheme="minorHAnsi" w:cstheme="minorHAnsi"/>
          <w:color w:val="auto"/>
          <w:sz w:val="22"/>
          <w:szCs w:val="22"/>
        </w:rPr>
        <w:t>a pooblaščeni revizor, podpisnik revizijskega mnenja ponudnika:</w:t>
      </w:r>
    </w:p>
    <w:p w14:paraId="4EE37877" w14:textId="05CA9935" w:rsidR="00661FF7" w:rsidRPr="00661FF7" w:rsidRDefault="00661FF7" w:rsidP="00661FF7">
      <w:pPr>
        <w:pStyle w:val="Default"/>
        <w:numPr>
          <w:ilvl w:val="0"/>
          <w:numId w:val="35"/>
        </w:numPr>
        <w:spacing w:after="120"/>
        <w:rPr>
          <w:rFonts w:asciiTheme="minorHAnsi" w:hAnsiTheme="minorHAnsi" w:cstheme="minorHAnsi"/>
          <w:sz w:val="22"/>
          <w:szCs w:val="22"/>
        </w:rPr>
      </w:pPr>
      <w:r w:rsidRPr="00661FF7">
        <w:rPr>
          <w:rFonts w:asciiTheme="minorHAnsi" w:hAnsiTheme="minorHAnsi" w:cstheme="minorHAnsi"/>
          <w:sz w:val="22"/>
          <w:szCs w:val="22"/>
        </w:rPr>
        <w:t xml:space="preserve">kot ključni revizijski partner </w:t>
      </w:r>
      <w:r>
        <w:rPr>
          <w:rFonts w:asciiTheme="minorHAnsi" w:hAnsiTheme="minorHAnsi" w:cstheme="minorHAnsi"/>
          <w:sz w:val="22"/>
          <w:szCs w:val="22"/>
        </w:rPr>
        <w:t xml:space="preserve">ni </w:t>
      </w:r>
      <w:r w:rsidRPr="00661FF7">
        <w:rPr>
          <w:rFonts w:asciiTheme="minorHAnsi" w:hAnsiTheme="minorHAnsi" w:cstheme="minorHAnsi"/>
          <w:sz w:val="22"/>
          <w:szCs w:val="22"/>
        </w:rPr>
        <w:t>opravljal revizij</w:t>
      </w:r>
      <w:r>
        <w:rPr>
          <w:rFonts w:asciiTheme="minorHAnsi" w:hAnsiTheme="minorHAnsi" w:cstheme="minorHAnsi"/>
          <w:sz w:val="22"/>
          <w:szCs w:val="22"/>
        </w:rPr>
        <w:t>e</w:t>
      </w:r>
      <w:r w:rsidRPr="00661FF7">
        <w:rPr>
          <w:rFonts w:asciiTheme="minorHAnsi" w:hAnsiTheme="minorHAnsi" w:cstheme="minorHAnsi"/>
          <w:sz w:val="22"/>
          <w:szCs w:val="22"/>
        </w:rPr>
        <w:t xml:space="preserve"> računovodskih izkazov pri </w:t>
      </w:r>
      <w:r>
        <w:rPr>
          <w:rFonts w:asciiTheme="minorHAnsi" w:hAnsiTheme="minorHAnsi" w:cstheme="minorHAnsi"/>
          <w:sz w:val="22"/>
          <w:szCs w:val="22"/>
        </w:rPr>
        <w:t xml:space="preserve">naročniku </w:t>
      </w:r>
      <w:r w:rsidRPr="00661FF7">
        <w:rPr>
          <w:rFonts w:asciiTheme="minorHAnsi" w:hAnsiTheme="minorHAnsi" w:cstheme="minorHAnsi"/>
          <w:sz w:val="22"/>
          <w:szCs w:val="22"/>
        </w:rPr>
        <w:t>neprekinjeno največ sedem let po datumu prvega imenovanja in po opravljeni zadnji reviziji še nista pretekli dve leti od prekinitve;</w:t>
      </w:r>
    </w:p>
    <w:p w14:paraId="551F693E" w14:textId="4A63022C" w:rsidR="00243A46" w:rsidRDefault="00243A46" w:rsidP="00557D0B">
      <w:pPr>
        <w:pStyle w:val="Default"/>
        <w:numPr>
          <w:ilvl w:val="0"/>
          <w:numId w:val="35"/>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nima naložb</w:t>
      </w:r>
      <w:r w:rsidR="009F0613">
        <w:rPr>
          <w:rFonts w:asciiTheme="minorHAnsi" w:hAnsiTheme="minorHAnsi" w:cstheme="minorHAnsi"/>
          <w:color w:val="auto"/>
          <w:sz w:val="22"/>
          <w:szCs w:val="22"/>
        </w:rPr>
        <w:t>e</w:t>
      </w:r>
      <w:r>
        <w:rPr>
          <w:rFonts w:asciiTheme="minorHAnsi" w:hAnsiTheme="minorHAnsi" w:cstheme="minorHAnsi"/>
          <w:color w:val="auto"/>
          <w:sz w:val="22"/>
          <w:szCs w:val="22"/>
        </w:rPr>
        <w:t xml:space="preserve"> v naročniku;</w:t>
      </w:r>
    </w:p>
    <w:p w14:paraId="311542EB" w14:textId="77777777" w:rsidR="00243A46" w:rsidRDefault="00243A46" w:rsidP="00557D0B">
      <w:pPr>
        <w:pStyle w:val="Default"/>
        <w:numPr>
          <w:ilvl w:val="0"/>
          <w:numId w:val="35"/>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t>ni povezan z naročnikom na kakršenkoli način, v povezavi s katerim bi lahko obstajal dvom v neodvisnost in nepristranost revidiranja;</w:t>
      </w:r>
    </w:p>
    <w:p w14:paraId="2BAC1F12" w14:textId="76066357" w:rsidR="00135FB5" w:rsidRDefault="00F713DD" w:rsidP="00135FB5">
      <w:pPr>
        <w:pStyle w:val="Default"/>
        <w:numPr>
          <w:ilvl w:val="0"/>
          <w:numId w:val="35"/>
        </w:numPr>
        <w:adjustRightInd w:val="0"/>
        <w:spacing w:after="120"/>
        <w:rPr>
          <w:rFonts w:asciiTheme="minorHAnsi" w:hAnsiTheme="minorHAnsi" w:cstheme="minorHAnsi"/>
          <w:color w:val="auto"/>
          <w:sz w:val="22"/>
          <w:szCs w:val="22"/>
        </w:rPr>
      </w:pPr>
      <w:r>
        <w:rPr>
          <w:rFonts w:asciiTheme="minorHAnsi" w:hAnsiTheme="minorHAnsi" w:cstheme="minorHAnsi"/>
          <w:sz w:val="22"/>
          <w:szCs w:val="22"/>
        </w:rPr>
        <w:t xml:space="preserve">za naročnika </w:t>
      </w:r>
      <w:r w:rsidR="00135FB5">
        <w:rPr>
          <w:rFonts w:asciiTheme="minorHAnsi" w:hAnsiTheme="minorHAnsi" w:cstheme="minorHAnsi"/>
          <w:sz w:val="22"/>
          <w:szCs w:val="22"/>
        </w:rPr>
        <w:t xml:space="preserve">ne </w:t>
      </w:r>
      <w:r w:rsidR="00135FB5" w:rsidRPr="00135FB5">
        <w:rPr>
          <w:rFonts w:asciiTheme="minorHAnsi" w:hAnsiTheme="minorHAnsi" w:cstheme="minorHAnsi"/>
          <w:sz w:val="22"/>
          <w:szCs w:val="22"/>
        </w:rPr>
        <w:t xml:space="preserve">opravlja </w:t>
      </w:r>
      <w:r w:rsidR="00135FB5">
        <w:rPr>
          <w:rFonts w:asciiTheme="minorHAnsi" w:hAnsiTheme="minorHAnsi" w:cstheme="minorHAnsi"/>
          <w:sz w:val="22"/>
          <w:szCs w:val="22"/>
        </w:rPr>
        <w:t xml:space="preserve">in </w:t>
      </w:r>
      <w:r w:rsidR="00135FB5" w:rsidRPr="00135FB5">
        <w:rPr>
          <w:rFonts w:asciiTheme="minorHAnsi" w:hAnsiTheme="minorHAnsi" w:cstheme="minorHAnsi"/>
          <w:sz w:val="22"/>
          <w:szCs w:val="22"/>
        </w:rPr>
        <w:t xml:space="preserve">v obdobju med začetkom revidiranega obdobja in izdajo revizorjevega poročila in v poslovnem letu, ki je neposredno pred tem obdobjem, </w:t>
      </w:r>
      <w:r>
        <w:rPr>
          <w:rFonts w:asciiTheme="minorHAnsi" w:hAnsiTheme="minorHAnsi" w:cstheme="minorHAnsi"/>
          <w:sz w:val="22"/>
          <w:szCs w:val="22"/>
        </w:rPr>
        <w:t xml:space="preserve">zanj </w:t>
      </w:r>
      <w:r w:rsidR="00135FB5">
        <w:rPr>
          <w:rFonts w:asciiTheme="minorHAnsi" w:hAnsiTheme="minorHAnsi" w:cstheme="minorHAnsi"/>
          <w:sz w:val="22"/>
          <w:szCs w:val="22"/>
        </w:rPr>
        <w:t xml:space="preserve">ni opravljal </w:t>
      </w:r>
      <w:r w:rsidR="00135FB5" w:rsidRPr="00135FB5">
        <w:rPr>
          <w:rFonts w:asciiTheme="minorHAnsi" w:hAnsiTheme="minorHAnsi" w:cstheme="minorHAnsi"/>
          <w:sz w:val="22"/>
          <w:szCs w:val="22"/>
        </w:rPr>
        <w:t xml:space="preserve">storitve, ki bi lahko ogrozile neodvisnost in nepristranskost </w:t>
      </w:r>
      <w:r w:rsidR="00135FB5" w:rsidRPr="00135FB5">
        <w:rPr>
          <w:rFonts w:asciiTheme="minorHAnsi" w:hAnsiTheme="minorHAnsi" w:cstheme="minorHAnsi"/>
          <w:color w:val="auto"/>
          <w:sz w:val="22"/>
          <w:szCs w:val="22"/>
        </w:rPr>
        <w:t>revidiranja;</w:t>
      </w:r>
    </w:p>
    <w:p w14:paraId="18D05AFA" w14:textId="36D698BE" w:rsidR="00C91515" w:rsidRPr="00135FB5" w:rsidRDefault="00C91515" w:rsidP="00135FB5">
      <w:pPr>
        <w:pStyle w:val="Default"/>
        <w:numPr>
          <w:ilvl w:val="0"/>
          <w:numId w:val="35"/>
        </w:numPr>
        <w:adjustRightInd w:val="0"/>
        <w:spacing w:after="120"/>
        <w:rPr>
          <w:rFonts w:asciiTheme="minorHAnsi" w:hAnsiTheme="minorHAnsi" w:cstheme="minorHAnsi"/>
          <w:color w:val="auto"/>
          <w:sz w:val="22"/>
          <w:szCs w:val="22"/>
        </w:rPr>
      </w:pPr>
      <w:r>
        <w:rPr>
          <w:rFonts w:asciiTheme="minorHAnsi" w:hAnsiTheme="minorHAnsi" w:cstheme="minorHAnsi"/>
          <w:color w:val="auto"/>
          <w:sz w:val="22"/>
          <w:szCs w:val="22"/>
        </w:rPr>
        <w:lastRenderedPageBreak/>
        <w:t>ne gre za osebo, povezano na način iz 5. točke prvega odstavka 45. člena ZRev-a;</w:t>
      </w:r>
    </w:p>
    <w:p w14:paraId="18703D4D" w14:textId="315ACAE5" w:rsidR="00243A46" w:rsidRDefault="00243A46" w:rsidP="00557D0B">
      <w:pPr>
        <w:pStyle w:val="Default"/>
        <w:numPr>
          <w:ilvl w:val="0"/>
          <w:numId w:val="34"/>
        </w:numPr>
        <w:adjustRightInd w:val="0"/>
        <w:spacing w:after="120"/>
        <w:rPr>
          <w:rFonts w:asciiTheme="minorHAnsi" w:hAnsiTheme="minorHAnsi" w:cstheme="minorHAnsi"/>
          <w:color w:val="auto"/>
          <w:sz w:val="22"/>
          <w:szCs w:val="22"/>
        </w:rPr>
      </w:pPr>
      <w:r w:rsidRPr="001744AB">
        <w:rPr>
          <w:rFonts w:asciiTheme="minorHAnsi" w:hAnsiTheme="minorHAnsi" w:cstheme="minorHAnsi"/>
          <w:color w:val="auto"/>
          <w:sz w:val="22"/>
          <w:szCs w:val="22"/>
        </w:rPr>
        <w:t xml:space="preserve">da </w:t>
      </w:r>
      <w:r>
        <w:rPr>
          <w:rFonts w:asciiTheme="minorHAnsi" w:hAnsiTheme="minorHAnsi" w:cstheme="minorHAnsi"/>
          <w:color w:val="auto"/>
          <w:sz w:val="22"/>
          <w:szCs w:val="22"/>
        </w:rPr>
        <w:t>ponudnik za</w:t>
      </w:r>
      <w:r w:rsidRPr="001744AB">
        <w:rPr>
          <w:rFonts w:asciiTheme="minorHAnsi" w:hAnsiTheme="minorHAnsi" w:cstheme="minorHAnsi"/>
          <w:color w:val="auto"/>
          <w:sz w:val="22"/>
          <w:szCs w:val="22"/>
        </w:rPr>
        <w:t xml:space="preserve"> </w:t>
      </w:r>
      <w:r>
        <w:rPr>
          <w:rFonts w:asciiTheme="minorHAnsi" w:hAnsiTheme="minorHAnsi" w:cstheme="minorHAnsi"/>
          <w:color w:val="auto"/>
          <w:sz w:val="22"/>
          <w:szCs w:val="22"/>
        </w:rPr>
        <w:t>naročnika ni opravljal</w:t>
      </w:r>
      <w:r w:rsidRPr="001744AB">
        <w:rPr>
          <w:rFonts w:asciiTheme="minorHAnsi" w:hAnsiTheme="minorHAnsi" w:cstheme="minorHAnsi"/>
          <w:color w:val="auto"/>
          <w:sz w:val="22"/>
          <w:szCs w:val="22"/>
        </w:rPr>
        <w:t xml:space="preserve"> prepovedanih </w:t>
      </w:r>
      <w:r w:rsidRPr="00B80F4D">
        <w:rPr>
          <w:rFonts w:asciiTheme="minorHAnsi" w:hAnsiTheme="minorHAnsi" w:cstheme="minorHAnsi"/>
          <w:color w:val="auto"/>
          <w:sz w:val="22"/>
          <w:szCs w:val="22"/>
        </w:rPr>
        <w:t>nerevizijskih storitev v letu 202</w:t>
      </w:r>
      <w:r w:rsidR="004516A0" w:rsidRPr="00C60C8E">
        <w:rPr>
          <w:rFonts w:asciiTheme="minorHAnsi" w:hAnsiTheme="minorHAnsi" w:cstheme="minorHAnsi"/>
          <w:color w:val="auto"/>
          <w:sz w:val="22"/>
          <w:szCs w:val="22"/>
        </w:rPr>
        <w:t>4</w:t>
      </w:r>
      <w:r w:rsidRPr="001744AB">
        <w:rPr>
          <w:rFonts w:asciiTheme="minorHAnsi" w:hAnsiTheme="minorHAnsi" w:cstheme="minorHAnsi"/>
          <w:color w:val="auto"/>
          <w:sz w:val="22"/>
          <w:szCs w:val="22"/>
        </w:rPr>
        <w:t xml:space="preserve"> skladno s členom 5 uredbe 5</w:t>
      </w:r>
      <w:r>
        <w:rPr>
          <w:rFonts w:asciiTheme="minorHAnsi" w:hAnsiTheme="minorHAnsi" w:cstheme="minorHAnsi"/>
          <w:color w:val="auto"/>
          <w:sz w:val="22"/>
          <w:szCs w:val="22"/>
        </w:rPr>
        <w:t>37/2014, 1. odstavek, točka (b);</w:t>
      </w:r>
    </w:p>
    <w:p w14:paraId="24EC60FB" w14:textId="0326719C" w:rsidR="00243A46" w:rsidRDefault="00243A46" w:rsidP="00557D0B">
      <w:pPr>
        <w:pStyle w:val="Default"/>
        <w:numPr>
          <w:ilvl w:val="0"/>
          <w:numId w:val="34"/>
        </w:numPr>
        <w:adjustRightInd w:val="0"/>
        <w:spacing w:after="120"/>
        <w:rPr>
          <w:rFonts w:asciiTheme="minorHAnsi" w:hAnsiTheme="minorHAnsi" w:cstheme="minorHAnsi"/>
          <w:color w:val="auto"/>
          <w:sz w:val="22"/>
          <w:szCs w:val="22"/>
        </w:rPr>
      </w:pPr>
      <w:r w:rsidRPr="001744AB">
        <w:rPr>
          <w:rFonts w:asciiTheme="minorHAnsi" w:hAnsiTheme="minorHAnsi" w:cstheme="minorHAnsi"/>
          <w:color w:val="auto"/>
          <w:sz w:val="22"/>
          <w:szCs w:val="22"/>
        </w:rPr>
        <w:t xml:space="preserve">da </w:t>
      </w:r>
      <w:r w:rsidR="00C60C8E">
        <w:rPr>
          <w:rFonts w:asciiTheme="minorHAnsi" w:hAnsiTheme="minorHAnsi" w:cstheme="minorHAnsi"/>
          <w:color w:val="auto"/>
          <w:sz w:val="22"/>
          <w:szCs w:val="22"/>
        </w:rPr>
        <w:t xml:space="preserve">so </w:t>
      </w:r>
      <w:r>
        <w:rPr>
          <w:rFonts w:asciiTheme="minorHAnsi" w:hAnsiTheme="minorHAnsi" w:cstheme="minorHAnsi"/>
          <w:color w:val="auto"/>
          <w:sz w:val="22"/>
          <w:szCs w:val="22"/>
        </w:rPr>
        <w:t>ponudnik</w:t>
      </w:r>
      <w:r w:rsidRPr="001744AB">
        <w:rPr>
          <w:rFonts w:asciiTheme="minorHAnsi" w:hAnsiTheme="minorHAnsi" w:cstheme="minorHAnsi"/>
          <w:color w:val="auto"/>
          <w:sz w:val="22"/>
          <w:szCs w:val="22"/>
        </w:rPr>
        <w:t>, višji vodilni delavci in vodilni delavci, ki izvaj</w:t>
      </w:r>
      <w:r>
        <w:rPr>
          <w:rFonts w:asciiTheme="minorHAnsi" w:hAnsiTheme="minorHAnsi" w:cstheme="minorHAnsi"/>
          <w:color w:val="auto"/>
          <w:sz w:val="22"/>
          <w:szCs w:val="22"/>
        </w:rPr>
        <w:t>ajo obvezno revizijo, neodvisni in</w:t>
      </w:r>
    </w:p>
    <w:p w14:paraId="0D095F4C" w14:textId="320D57B3" w:rsidR="00243A46" w:rsidRDefault="00243A46" w:rsidP="00557D0B">
      <w:pPr>
        <w:pStyle w:val="Default"/>
        <w:numPr>
          <w:ilvl w:val="0"/>
          <w:numId w:val="34"/>
        </w:numPr>
        <w:adjustRightInd w:val="0"/>
        <w:spacing w:after="120"/>
        <w:rPr>
          <w:rFonts w:asciiTheme="minorHAnsi" w:hAnsiTheme="minorHAnsi" w:cstheme="minorHAnsi"/>
          <w:color w:val="auto"/>
          <w:sz w:val="22"/>
          <w:szCs w:val="22"/>
        </w:rPr>
      </w:pPr>
      <w:r w:rsidRPr="001744AB">
        <w:rPr>
          <w:rFonts w:asciiTheme="minorHAnsi" w:hAnsiTheme="minorHAnsi" w:cstheme="minorHAnsi"/>
          <w:color w:val="auto"/>
          <w:sz w:val="22"/>
          <w:szCs w:val="22"/>
        </w:rPr>
        <w:t xml:space="preserve">da </w:t>
      </w:r>
      <w:r>
        <w:rPr>
          <w:rFonts w:asciiTheme="minorHAnsi" w:hAnsiTheme="minorHAnsi" w:cstheme="minorHAnsi"/>
          <w:color w:val="auto"/>
          <w:sz w:val="22"/>
          <w:szCs w:val="22"/>
        </w:rPr>
        <w:t>ponudnik</w:t>
      </w:r>
      <w:r w:rsidRPr="001744AB">
        <w:rPr>
          <w:rFonts w:asciiTheme="minorHAnsi" w:hAnsiTheme="minorHAnsi" w:cstheme="minorHAnsi"/>
          <w:color w:val="auto"/>
          <w:sz w:val="22"/>
          <w:szCs w:val="22"/>
        </w:rPr>
        <w:t xml:space="preserve"> in vodilni delavci, ki izvajajo revizijo, izpolnjujejo pogoje za revidiranje iz 45. člena ZRev-2 (prepoved revidiranja v posamezni pravni osebi)</w:t>
      </w:r>
      <w:r w:rsidR="00BA1C03">
        <w:rPr>
          <w:rFonts w:asciiTheme="minorHAnsi" w:hAnsiTheme="minorHAnsi" w:cstheme="minorHAnsi"/>
          <w:color w:val="auto"/>
          <w:sz w:val="22"/>
          <w:szCs w:val="22"/>
        </w:rPr>
        <w:t>;</w:t>
      </w:r>
    </w:p>
    <w:p w14:paraId="6AB2401E" w14:textId="5D752DA2" w:rsidR="00CA54D0" w:rsidRPr="00557D0B" w:rsidRDefault="00CA54D0" w:rsidP="00CA54D0">
      <w:pPr>
        <w:pStyle w:val="Odstavekseznama"/>
        <w:numPr>
          <w:ilvl w:val="0"/>
          <w:numId w:val="42"/>
        </w:numPr>
        <w:autoSpaceDE w:val="0"/>
        <w:autoSpaceDN w:val="0"/>
        <w:spacing w:line="260" w:lineRule="atLeast"/>
        <w:contextualSpacing w:val="0"/>
        <w:jc w:val="both"/>
        <w:rPr>
          <w:sz w:val="22"/>
          <w:szCs w:val="22"/>
        </w:rPr>
      </w:pPr>
      <w:r w:rsidRPr="00557D0B">
        <w:rPr>
          <w:sz w:val="22"/>
          <w:szCs w:val="22"/>
        </w:rPr>
        <w:t>da znesek plačil</w:t>
      </w:r>
      <w:r w:rsidR="00B31C89">
        <w:rPr>
          <w:sz w:val="22"/>
          <w:szCs w:val="22"/>
        </w:rPr>
        <w:t>,</w:t>
      </w:r>
      <w:r w:rsidRPr="00557D0B">
        <w:rPr>
          <w:sz w:val="22"/>
          <w:szCs w:val="22"/>
        </w:rPr>
        <w:t xml:space="preserve"> </w:t>
      </w:r>
      <w:r w:rsidR="00B31C89">
        <w:rPr>
          <w:sz w:val="22"/>
          <w:szCs w:val="22"/>
        </w:rPr>
        <w:t xml:space="preserve">posamično za </w:t>
      </w:r>
      <w:r w:rsidRPr="00557D0B">
        <w:rPr>
          <w:sz w:val="22"/>
          <w:szCs w:val="22"/>
        </w:rPr>
        <w:t>let</w:t>
      </w:r>
      <w:r w:rsidR="00B31C89">
        <w:rPr>
          <w:sz w:val="22"/>
          <w:szCs w:val="22"/>
        </w:rPr>
        <w:t>a</w:t>
      </w:r>
      <w:r w:rsidRPr="00557D0B">
        <w:rPr>
          <w:sz w:val="22"/>
          <w:szCs w:val="22"/>
        </w:rPr>
        <w:t xml:space="preserve"> </w:t>
      </w:r>
      <w:r w:rsidR="00476202">
        <w:rPr>
          <w:sz w:val="22"/>
          <w:szCs w:val="22"/>
        </w:rPr>
        <w:t xml:space="preserve">2022, 2023 in </w:t>
      </w:r>
      <w:r w:rsidRPr="00557D0B">
        <w:rPr>
          <w:sz w:val="22"/>
          <w:szCs w:val="22"/>
        </w:rPr>
        <w:t>202</w:t>
      </w:r>
      <w:r w:rsidR="0059393A">
        <w:rPr>
          <w:sz w:val="22"/>
          <w:szCs w:val="22"/>
        </w:rPr>
        <w:t>4</w:t>
      </w:r>
      <w:r w:rsidRPr="00557D0B">
        <w:rPr>
          <w:sz w:val="22"/>
          <w:szCs w:val="22"/>
        </w:rPr>
        <w:t xml:space="preserve">, prejetih od naročnika, </w:t>
      </w:r>
      <w:r w:rsidR="00476202">
        <w:rPr>
          <w:sz w:val="22"/>
          <w:szCs w:val="22"/>
        </w:rPr>
        <w:t xml:space="preserve">znaša </w:t>
      </w:r>
      <w:r w:rsidRPr="00557D0B">
        <w:rPr>
          <w:sz w:val="22"/>
          <w:szCs w:val="22"/>
        </w:rPr>
        <w:t>manj kot 15 % skupnih plačil, ki jih je prejel ponudnik</w:t>
      </w:r>
      <w:r w:rsidR="00476202">
        <w:rPr>
          <w:sz w:val="22"/>
          <w:szCs w:val="22"/>
        </w:rPr>
        <w:t xml:space="preserve"> </w:t>
      </w:r>
      <w:r w:rsidR="00426360">
        <w:rPr>
          <w:sz w:val="22"/>
          <w:szCs w:val="22"/>
        </w:rPr>
        <w:t xml:space="preserve">posamično </w:t>
      </w:r>
      <w:r w:rsidR="00476202">
        <w:rPr>
          <w:sz w:val="22"/>
          <w:szCs w:val="22"/>
        </w:rPr>
        <w:t xml:space="preserve">v vsakem od </w:t>
      </w:r>
      <w:r w:rsidR="00426360">
        <w:rPr>
          <w:sz w:val="22"/>
          <w:szCs w:val="22"/>
        </w:rPr>
        <w:t xml:space="preserve">prej navedenih </w:t>
      </w:r>
      <w:r w:rsidR="00476202">
        <w:rPr>
          <w:sz w:val="22"/>
          <w:szCs w:val="22"/>
        </w:rPr>
        <w:t>treh let</w:t>
      </w:r>
      <w:r w:rsidRPr="00557D0B">
        <w:rPr>
          <w:sz w:val="22"/>
          <w:szCs w:val="22"/>
        </w:rPr>
        <w:t>.</w:t>
      </w:r>
    </w:p>
    <w:p w14:paraId="1B5144E4" w14:textId="6EE3755B" w:rsidR="00243A46" w:rsidRDefault="00243A46" w:rsidP="008D45F7">
      <w:pPr>
        <w:pStyle w:val="Default"/>
        <w:adjustRightInd w:val="0"/>
        <w:spacing w:after="120"/>
        <w:ind w:left="720"/>
        <w:rPr>
          <w:rFonts w:asciiTheme="minorHAnsi" w:hAnsiTheme="minorHAnsi" w:cstheme="minorHAnsi"/>
          <w:color w:val="auto"/>
          <w:sz w:val="22"/>
          <w:szCs w:val="22"/>
        </w:rPr>
      </w:pPr>
    </w:p>
    <w:p w14:paraId="17CCB227" w14:textId="77777777" w:rsidR="00243A46" w:rsidRPr="001744AB" w:rsidRDefault="00243A46" w:rsidP="00243A46">
      <w:pPr>
        <w:pStyle w:val="Default"/>
        <w:spacing w:after="120"/>
        <w:rPr>
          <w:rFonts w:asciiTheme="minorHAnsi" w:hAnsiTheme="minorHAnsi" w:cstheme="minorHAnsi"/>
          <w:color w:val="auto"/>
          <w:sz w:val="22"/>
          <w:szCs w:val="22"/>
        </w:rPr>
      </w:pPr>
    </w:p>
    <w:p w14:paraId="22DB350C" w14:textId="3834CFDF" w:rsidR="00243A46" w:rsidRPr="00557D0B" w:rsidRDefault="00243A46" w:rsidP="008D45F7">
      <w:pPr>
        <w:spacing w:before="240" w:line="288" w:lineRule="auto"/>
        <w:rPr>
          <w:rFonts w:cstheme="minorHAnsi"/>
          <w:sz w:val="22"/>
          <w:szCs w:val="22"/>
        </w:rPr>
      </w:pPr>
      <w:r w:rsidRPr="00557D0B">
        <w:rPr>
          <w:rFonts w:cstheme="minorHAnsi"/>
          <w:sz w:val="22"/>
          <w:szCs w:val="22"/>
        </w:rPr>
        <w:t xml:space="preserve">Nadalje izjavljamo, da zoper nas ali naše </w:t>
      </w:r>
      <w:r w:rsidR="00135FB5">
        <w:rPr>
          <w:rFonts w:cstheme="minorHAnsi"/>
          <w:sz w:val="22"/>
          <w:szCs w:val="22"/>
        </w:rPr>
        <w:t xml:space="preserve">pooblaščene </w:t>
      </w:r>
      <w:r w:rsidRPr="00557D0B">
        <w:rPr>
          <w:rFonts w:cstheme="minorHAnsi"/>
          <w:sz w:val="22"/>
          <w:szCs w:val="22"/>
        </w:rPr>
        <w:t>revizorje v času oddaje ponudbe ne teče noben postopek nadzora* pred pristojnimi institucijami za nadzor nad revidiranjem družb (Agencijo za javni nadzor nad revidiranjem ali drugo pristojno institucijo) zaradi domnevnih kršitev, ki bi jih zagrešili pri opravljanju dejavnosti</w:t>
      </w:r>
      <w:r w:rsidR="00C470F9">
        <w:rPr>
          <w:rFonts w:cstheme="minorHAnsi"/>
          <w:sz w:val="22"/>
          <w:szCs w:val="22"/>
        </w:rPr>
        <w:t xml:space="preserve"> revidiranja</w:t>
      </w:r>
      <w:r w:rsidRPr="00557D0B">
        <w:rPr>
          <w:rFonts w:cstheme="minorHAnsi"/>
          <w:sz w:val="22"/>
          <w:szCs w:val="22"/>
        </w:rPr>
        <w:t>.</w:t>
      </w:r>
    </w:p>
    <w:p w14:paraId="4E8ECDA6" w14:textId="77777777" w:rsidR="00243A46" w:rsidRDefault="00243A46" w:rsidP="00243A46">
      <w:pPr>
        <w:pStyle w:val="Default"/>
      </w:pPr>
    </w:p>
    <w:p w14:paraId="57742D4C" w14:textId="736493B0" w:rsidR="00243A46" w:rsidRPr="00557D0B" w:rsidRDefault="00243A46" w:rsidP="00243A46">
      <w:pPr>
        <w:rPr>
          <w:sz w:val="22"/>
          <w:szCs w:val="22"/>
        </w:rPr>
      </w:pPr>
      <w:r w:rsidRPr="00557D0B">
        <w:rPr>
          <w:sz w:val="22"/>
          <w:szCs w:val="22"/>
        </w:rPr>
        <w:t>*</w:t>
      </w:r>
      <w:r w:rsidR="00135FB5">
        <w:rPr>
          <w:sz w:val="22"/>
          <w:szCs w:val="22"/>
        </w:rPr>
        <w:t>Če</w:t>
      </w:r>
      <w:r w:rsidRPr="00557D0B">
        <w:rPr>
          <w:sz w:val="22"/>
          <w:szCs w:val="22"/>
        </w:rPr>
        <w:t xml:space="preserve"> je kakšen postopek n</w:t>
      </w:r>
      <w:r w:rsidR="00CA54D0" w:rsidRPr="00557D0B">
        <w:rPr>
          <w:sz w:val="22"/>
          <w:szCs w:val="22"/>
        </w:rPr>
        <w:t>adzora v teku, le-tega razkrivamo</w:t>
      </w:r>
      <w:r w:rsidRPr="00557D0B">
        <w:rPr>
          <w:sz w:val="22"/>
          <w:szCs w:val="22"/>
        </w:rPr>
        <w:t>:</w:t>
      </w:r>
    </w:p>
    <w:p w14:paraId="1EFAAE34" w14:textId="3BF319BB" w:rsidR="00243A46" w:rsidRPr="001744AB" w:rsidRDefault="00243A46" w:rsidP="008D45F7">
      <w:pPr>
        <w:spacing w:line="480" w:lineRule="auto"/>
        <w:rPr>
          <w:rFonts w:ascii="Arial" w:hAnsi="Arial" w:cs="Arial"/>
        </w:rPr>
      </w:pPr>
      <w:r>
        <w:t>_____________________________________________________________________________________________________________________________________________________________________________________________________________________________________________________________________</w:t>
      </w:r>
      <w:r w:rsidR="00E42040">
        <w:t>___________________________</w:t>
      </w:r>
    </w:p>
    <w:p w14:paraId="75C39711" w14:textId="77777777" w:rsidR="008D45F7" w:rsidRDefault="008D45F7" w:rsidP="00243A46">
      <w:pPr>
        <w:rPr>
          <w:b/>
          <w:sz w:val="22"/>
          <w:szCs w:val="22"/>
        </w:rPr>
      </w:pPr>
    </w:p>
    <w:p w14:paraId="11F9C275" w14:textId="77777777" w:rsidR="00243A46" w:rsidRPr="00557D0B" w:rsidRDefault="00243A46" w:rsidP="00243A46">
      <w:pPr>
        <w:rPr>
          <w:b/>
          <w:sz w:val="22"/>
          <w:szCs w:val="22"/>
        </w:rPr>
      </w:pPr>
      <w:r w:rsidRPr="00557D0B">
        <w:rPr>
          <w:b/>
          <w:sz w:val="22"/>
          <w:szCs w:val="22"/>
        </w:rPr>
        <w:t xml:space="preserve"> Za resničnost te izjave prevzemamo popolno odgovornost.</w:t>
      </w:r>
    </w:p>
    <w:p w14:paraId="525CF249" w14:textId="77777777" w:rsidR="00243A46" w:rsidRPr="00666A61" w:rsidRDefault="00243A46" w:rsidP="00666A61">
      <w:pPr>
        <w:spacing w:after="240" w:line="312" w:lineRule="auto"/>
        <w:jc w:val="both"/>
        <w:rPr>
          <w:sz w:val="22"/>
          <w:szCs w:val="22"/>
        </w:rPr>
      </w:pPr>
    </w:p>
    <w:p w14:paraId="676C4F03" w14:textId="77777777" w:rsidR="00C8612F" w:rsidRPr="00C8612F" w:rsidRDefault="00C8612F" w:rsidP="00C8612F">
      <w:pPr>
        <w:pStyle w:val="Odstavekseznama"/>
        <w:shd w:val="clear" w:color="auto" w:fill="FFFFFF"/>
        <w:spacing w:before="144"/>
        <w:ind w:right="38"/>
        <w:jc w:val="both"/>
        <w:rPr>
          <w:rFonts w:eastAsia="Times New Roman"/>
          <w:sz w:val="22"/>
          <w:szCs w:val="22"/>
          <w:lang w:bidi="ar-SA"/>
        </w:rPr>
      </w:pPr>
    </w:p>
    <w:p w14:paraId="658172E0" w14:textId="77777777" w:rsidR="00666A61" w:rsidRPr="00666A61" w:rsidRDefault="00666A61" w:rsidP="00666A61">
      <w:pPr>
        <w:spacing w:after="240" w:line="312" w:lineRule="auto"/>
        <w:jc w:val="both"/>
        <w:rPr>
          <w:b/>
          <w:bCs/>
          <w:color w:val="002060"/>
          <w:sz w:val="24"/>
          <w:szCs w:val="24"/>
        </w:rPr>
      </w:pPr>
    </w:p>
    <w:p w14:paraId="3220E852" w14:textId="77777777" w:rsidR="00666A61" w:rsidRPr="00666A61" w:rsidRDefault="00666A61" w:rsidP="00666A61">
      <w:pPr>
        <w:spacing w:after="240" w:line="312" w:lineRule="auto"/>
        <w:jc w:val="both"/>
        <w:rPr>
          <w:b/>
          <w:bCs/>
          <w:color w:val="002060"/>
          <w:sz w:val="24"/>
          <w:szCs w:val="24"/>
        </w:rPr>
      </w:pPr>
    </w:p>
    <w:tbl>
      <w:tblPr>
        <w:tblW w:w="9490" w:type="dxa"/>
        <w:tblInd w:w="567" w:type="dxa"/>
        <w:tblLayout w:type="fixed"/>
        <w:tblLook w:val="0000" w:firstRow="0" w:lastRow="0" w:firstColumn="0" w:lastColumn="0" w:noHBand="0" w:noVBand="0"/>
      </w:tblPr>
      <w:tblGrid>
        <w:gridCol w:w="3348"/>
        <w:gridCol w:w="1818"/>
        <w:gridCol w:w="4324"/>
      </w:tblGrid>
      <w:tr w:rsidR="00666A61" w:rsidRPr="00666A61" w14:paraId="4AD73383" w14:textId="77777777" w:rsidTr="009C66FE">
        <w:trPr>
          <w:trHeight w:val="241"/>
        </w:trPr>
        <w:tc>
          <w:tcPr>
            <w:tcW w:w="3348" w:type="dxa"/>
          </w:tcPr>
          <w:p w14:paraId="337D6FAD" w14:textId="77777777" w:rsidR="00666A61" w:rsidRPr="00666A61" w:rsidRDefault="00666A61" w:rsidP="00666A61">
            <w:pPr>
              <w:spacing w:line="260" w:lineRule="atLeast"/>
              <w:jc w:val="both"/>
            </w:pPr>
          </w:p>
          <w:p w14:paraId="6E320A2D" w14:textId="77777777" w:rsidR="00666A61" w:rsidRPr="00666A61" w:rsidRDefault="00666A61" w:rsidP="00666A61">
            <w:pPr>
              <w:spacing w:line="260" w:lineRule="atLeast"/>
              <w:jc w:val="both"/>
            </w:pPr>
            <w:r w:rsidRPr="00666A61">
              <w:t>Kraj:</w:t>
            </w:r>
          </w:p>
        </w:tc>
        <w:tc>
          <w:tcPr>
            <w:tcW w:w="1818" w:type="dxa"/>
          </w:tcPr>
          <w:p w14:paraId="10BD4162" w14:textId="77777777" w:rsidR="00666A61" w:rsidRPr="00666A61" w:rsidRDefault="00666A61" w:rsidP="00666A61">
            <w:pPr>
              <w:spacing w:line="260" w:lineRule="atLeast"/>
              <w:jc w:val="both"/>
            </w:pPr>
          </w:p>
        </w:tc>
        <w:tc>
          <w:tcPr>
            <w:tcW w:w="4324" w:type="dxa"/>
          </w:tcPr>
          <w:p w14:paraId="478208C5" w14:textId="77777777" w:rsidR="00666A61" w:rsidRPr="00666A61" w:rsidRDefault="00666A61" w:rsidP="00666A61">
            <w:pPr>
              <w:spacing w:line="260" w:lineRule="atLeast"/>
              <w:jc w:val="both"/>
            </w:pPr>
            <w:r w:rsidRPr="00666A61">
              <w:t>Ime in priimek odgovorne osebe:</w:t>
            </w:r>
          </w:p>
          <w:p w14:paraId="629741EF" w14:textId="77777777" w:rsidR="00666A61" w:rsidRPr="00666A61" w:rsidRDefault="00666A61" w:rsidP="00666A61">
            <w:pPr>
              <w:spacing w:line="260" w:lineRule="atLeast"/>
              <w:jc w:val="both"/>
            </w:pPr>
          </w:p>
          <w:p w14:paraId="5FC95BE4" w14:textId="77777777" w:rsidR="00666A61" w:rsidRPr="00666A61" w:rsidRDefault="00666A61" w:rsidP="00666A61">
            <w:pPr>
              <w:spacing w:line="260" w:lineRule="atLeast"/>
              <w:jc w:val="both"/>
            </w:pPr>
          </w:p>
        </w:tc>
      </w:tr>
      <w:tr w:rsidR="00666A61" w:rsidRPr="00666A61" w14:paraId="13ECB16D" w14:textId="77777777" w:rsidTr="009C66FE">
        <w:trPr>
          <w:trHeight w:val="483"/>
        </w:trPr>
        <w:tc>
          <w:tcPr>
            <w:tcW w:w="3348" w:type="dxa"/>
          </w:tcPr>
          <w:p w14:paraId="3CE001D4" w14:textId="77777777" w:rsidR="00666A61" w:rsidRPr="00666A61" w:rsidRDefault="00666A61" w:rsidP="00666A61">
            <w:pPr>
              <w:spacing w:line="260" w:lineRule="atLeast"/>
              <w:jc w:val="both"/>
            </w:pPr>
            <w:r w:rsidRPr="00666A61">
              <w:t>Datum</w:t>
            </w:r>
            <w:r w:rsidRPr="00666A61">
              <w:fldChar w:fldCharType="begin">
                <w:ffData>
                  <w:name w:val="Besedilo22"/>
                  <w:enabled/>
                  <w:calcOnExit w:val="0"/>
                  <w:textInput/>
                </w:ffData>
              </w:fldChar>
            </w:r>
            <w:r w:rsidRPr="00666A61">
              <w:instrText xml:space="preserve"> FORMTEXT </w:instrText>
            </w:r>
            <w:r w:rsidRPr="00666A61">
              <w:fldChar w:fldCharType="separate"/>
            </w:r>
            <w:r w:rsidRPr="00666A61">
              <w:fldChar w:fldCharType="end"/>
            </w:r>
            <w:r w:rsidRPr="00666A61">
              <w:t xml:space="preserve">: </w:t>
            </w:r>
          </w:p>
        </w:tc>
        <w:tc>
          <w:tcPr>
            <w:tcW w:w="1818" w:type="dxa"/>
          </w:tcPr>
          <w:p w14:paraId="78B308AA" w14:textId="77777777" w:rsidR="00666A61" w:rsidRPr="00666A61" w:rsidRDefault="00666A61" w:rsidP="00666A61">
            <w:pPr>
              <w:spacing w:line="260" w:lineRule="atLeast"/>
              <w:jc w:val="both"/>
            </w:pPr>
            <w:r w:rsidRPr="00666A61">
              <w:t>Žig</w:t>
            </w:r>
          </w:p>
        </w:tc>
        <w:tc>
          <w:tcPr>
            <w:tcW w:w="4324" w:type="dxa"/>
          </w:tcPr>
          <w:p w14:paraId="07605C1F" w14:textId="77777777" w:rsidR="00666A61" w:rsidRPr="00666A61" w:rsidRDefault="00666A61" w:rsidP="00666A61">
            <w:pPr>
              <w:spacing w:line="260" w:lineRule="atLeast"/>
              <w:jc w:val="both"/>
            </w:pPr>
            <w:r w:rsidRPr="00666A61">
              <w:t>________________________</w:t>
            </w:r>
          </w:p>
          <w:p w14:paraId="16BAB634" w14:textId="77777777" w:rsidR="00666A61" w:rsidRPr="00666A61" w:rsidRDefault="00666A61" w:rsidP="00666A61">
            <w:pPr>
              <w:spacing w:line="260" w:lineRule="atLeast"/>
              <w:jc w:val="both"/>
            </w:pPr>
            <w:r w:rsidRPr="00666A61">
              <w:t>Podpis odgovorne osebe</w:t>
            </w:r>
          </w:p>
        </w:tc>
      </w:tr>
    </w:tbl>
    <w:p w14:paraId="7A5F4F7A" w14:textId="77777777" w:rsidR="00666A61" w:rsidRDefault="00666A61" w:rsidP="00666A61">
      <w:pPr>
        <w:spacing w:after="240" w:line="312" w:lineRule="auto"/>
        <w:jc w:val="both"/>
        <w:rPr>
          <w:b/>
          <w:bCs/>
          <w:color w:val="002060"/>
          <w:sz w:val="24"/>
          <w:szCs w:val="24"/>
        </w:rPr>
      </w:pPr>
    </w:p>
    <w:p w14:paraId="3D551655" w14:textId="77777777" w:rsidR="00A50E39" w:rsidRDefault="00A50E39" w:rsidP="00666A61">
      <w:pPr>
        <w:spacing w:after="240" w:line="312" w:lineRule="auto"/>
        <w:jc w:val="both"/>
        <w:rPr>
          <w:b/>
          <w:bCs/>
          <w:color w:val="002060"/>
          <w:sz w:val="24"/>
          <w:szCs w:val="24"/>
        </w:rPr>
      </w:pPr>
    </w:p>
    <w:p w14:paraId="23BE3D44" w14:textId="77777777" w:rsidR="00A50E39" w:rsidRPr="00666A61" w:rsidRDefault="00A50E39" w:rsidP="00666A61">
      <w:pPr>
        <w:spacing w:after="240" w:line="312" w:lineRule="auto"/>
        <w:jc w:val="both"/>
        <w:rPr>
          <w:b/>
          <w:bCs/>
          <w:color w:val="002060"/>
          <w:sz w:val="24"/>
          <w:szCs w:val="24"/>
        </w:rPr>
      </w:pPr>
    </w:p>
    <w:p w14:paraId="0CEE04AC" w14:textId="5BCA91B5" w:rsidR="00FD51A8" w:rsidRPr="00A50E39" w:rsidRDefault="00C8612F" w:rsidP="008668A1">
      <w:pPr>
        <w:spacing w:after="240" w:line="312" w:lineRule="auto"/>
        <w:jc w:val="both"/>
        <w:rPr>
          <w:rFonts w:ascii="Calibri" w:hAnsi="Calibri" w:cs="Calibri"/>
          <w:i/>
          <w:sz w:val="18"/>
          <w:szCs w:val="18"/>
        </w:rPr>
      </w:pPr>
      <w:r w:rsidRPr="00A50E39">
        <w:rPr>
          <w:rFonts w:ascii="Calibri" w:hAnsi="Calibri" w:cs="Calibri"/>
          <w:i/>
          <w:sz w:val="18"/>
          <w:szCs w:val="18"/>
        </w:rPr>
        <w:t>V primeru, da ponudnik nastopa s partnerji, se predmetni obrazec predloži tudi za partnerje.</w:t>
      </w:r>
    </w:p>
    <w:p w14:paraId="2235F8FA" w14:textId="77777777" w:rsidR="00FD51A8" w:rsidRDefault="00FD51A8" w:rsidP="005813FF">
      <w:pPr>
        <w:autoSpaceDE w:val="0"/>
        <w:autoSpaceDN w:val="0"/>
        <w:adjustRightInd w:val="0"/>
        <w:spacing w:line="288" w:lineRule="auto"/>
        <w:jc w:val="both"/>
        <w:rPr>
          <w:rFonts w:eastAsia="TT137o00"/>
          <w:sz w:val="22"/>
          <w:szCs w:val="22"/>
        </w:rPr>
      </w:pPr>
    </w:p>
    <w:p w14:paraId="45C0CBAF" w14:textId="4EAB9FF2" w:rsidR="008D45F7" w:rsidRDefault="008D45F7">
      <w:pPr>
        <w:spacing w:after="240" w:line="312" w:lineRule="auto"/>
        <w:jc w:val="both"/>
        <w:rPr>
          <w:rFonts w:ascii="Calibri" w:hAnsi="Calibri" w:cs="Calibri"/>
          <w:b/>
          <w:sz w:val="22"/>
          <w:szCs w:val="22"/>
          <w:lang w:eastAsia="sl-SI"/>
        </w:rPr>
      </w:pPr>
      <w:r>
        <w:rPr>
          <w:rFonts w:ascii="Calibri" w:hAnsi="Calibri" w:cs="Calibri"/>
          <w:b/>
          <w:sz w:val="22"/>
          <w:szCs w:val="22"/>
          <w:lang w:eastAsia="sl-SI"/>
        </w:rPr>
        <w:br w:type="page"/>
      </w:r>
    </w:p>
    <w:p w14:paraId="2923F4D6" w14:textId="77777777" w:rsidR="00410259" w:rsidRDefault="00410259" w:rsidP="008668A1">
      <w:pPr>
        <w:jc w:val="right"/>
        <w:rPr>
          <w:rFonts w:ascii="Calibri" w:hAnsi="Calibri" w:cs="Calibri"/>
          <w:b/>
          <w:sz w:val="22"/>
          <w:szCs w:val="22"/>
          <w:lang w:eastAsia="sl-SI"/>
        </w:rPr>
      </w:pPr>
    </w:p>
    <w:p w14:paraId="1052C575" w14:textId="77777777" w:rsidR="00410259" w:rsidRDefault="00410259" w:rsidP="008668A1">
      <w:pPr>
        <w:jc w:val="right"/>
        <w:rPr>
          <w:rFonts w:ascii="Calibri" w:hAnsi="Calibri" w:cs="Calibri"/>
          <w:b/>
          <w:sz w:val="22"/>
          <w:szCs w:val="22"/>
          <w:lang w:eastAsia="sl-SI"/>
        </w:rPr>
      </w:pPr>
    </w:p>
    <w:p w14:paraId="0B9D5508" w14:textId="7482C018" w:rsidR="008668A1" w:rsidRDefault="008668A1" w:rsidP="008668A1">
      <w:pPr>
        <w:jc w:val="right"/>
        <w:rPr>
          <w:rFonts w:ascii="Calibri" w:hAnsi="Calibri" w:cs="Calibri"/>
          <w:b/>
          <w:sz w:val="22"/>
          <w:szCs w:val="22"/>
          <w:lang w:eastAsia="sl-SI"/>
        </w:rPr>
      </w:pPr>
      <w:r>
        <w:rPr>
          <w:rFonts w:ascii="Calibri" w:hAnsi="Calibri" w:cs="Calibri"/>
          <w:b/>
          <w:sz w:val="22"/>
          <w:szCs w:val="22"/>
          <w:lang w:eastAsia="sl-SI"/>
        </w:rPr>
        <w:t xml:space="preserve">PRILOGA </w:t>
      </w:r>
      <w:r w:rsidR="00DB5854">
        <w:rPr>
          <w:rFonts w:ascii="Calibri" w:hAnsi="Calibri" w:cs="Calibri"/>
          <w:b/>
          <w:sz w:val="22"/>
          <w:szCs w:val="22"/>
          <w:lang w:eastAsia="sl-SI"/>
        </w:rPr>
        <w:t>8</w:t>
      </w:r>
    </w:p>
    <w:p w14:paraId="6CE59D93" w14:textId="77777777" w:rsidR="008F2CC6" w:rsidRPr="00014F4A" w:rsidRDefault="008F2CC6" w:rsidP="008F2CC6">
      <w:pPr>
        <w:pStyle w:val="Naslov1"/>
        <w:spacing w:before="0"/>
      </w:pPr>
      <w:bookmarkStart w:id="92" w:name="_Toc192494849"/>
      <w:r>
        <w:t xml:space="preserve">Seznam kadra - </w:t>
      </w:r>
      <w:r w:rsidRPr="006569CC">
        <w:t>SESTAVA ČLANOV REVIZIJSKE SKUPINE</w:t>
      </w:r>
      <w:bookmarkEnd w:id="92"/>
    </w:p>
    <w:p w14:paraId="3FDB0A3C" w14:textId="77777777" w:rsidR="008F2CC6" w:rsidRDefault="008F2CC6" w:rsidP="008F2CC6">
      <w:pPr>
        <w:autoSpaceDE w:val="0"/>
        <w:autoSpaceDN w:val="0"/>
        <w:adjustRightInd w:val="0"/>
        <w:spacing w:line="288" w:lineRule="auto"/>
        <w:jc w:val="both"/>
        <w:rPr>
          <w:rFonts w:eastAsia="TT137o00"/>
          <w:sz w:val="22"/>
          <w:szCs w:val="22"/>
        </w:rPr>
      </w:pPr>
    </w:p>
    <w:p w14:paraId="5124871F" w14:textId="77777777" w:rsidR="008F2CC6" w:rsidRDefault="008F2CC6" w:rsidP="008F2CC6">
      <w:pPr>
        <w:rPr>
          <w:lang w:bidi="en-US"/>
        </w:rPr>
      </w:pPr>
    </w:p>
    <w:p w14:paraId="01609C9D" w14:textId="77777777" w:rsidR="008F2CC6" w:rsidRDefault="008F2CC6" w:rsidP="008F2CC6">
      <w:pPr>
        <w:rPr>
          <w:lang w:bidi="en-US"/>
        </w:rPr>
      </w:pPr>
      <w:r>
        <w:rPr>
          <w:lang w:bidi="en-US"/>
        </w:rPr>
        <w:t>Ponudnik:</w:t>
      </w:r>
    </w:p>
    <w:p w14:paraId="7264D92C" w14:textId="77777777" w:rsidR="008F2CC6" w:rsidRPr="00047AA5" w:rsidRDefault="008F2CC6" w:rsidP="008F2CC6">
      <w:pPr>
        <w:rPr>
          <w:rFonts w:cstheme="minorHAnsi"/>
          <w:lang w:bidi="en-US"/>
        </w:rPr>
      </w:pPr>
      <w:r w:rsidRPr="00047AA5">
        <w:rPr>
          <w:rFonts w:cstheme="minorHAnsi"/>
          <w:lang w:bidi="en-US"/>
        </w:rPr>
        <w:t>_____________________________________________</w:t>
      </w:r>
    </w:p>
    <w:p w14:paraId="21EC5849" w14:textId="77777777" w:rsidR="008F2CC6" w:rsidRPr="00047AA5" w:rsidRDefault="008F2CC6" w:rsidP="008F2CC6">
      <w:pPr>
        <w:rPr>
          <w:rFonts w:cstheme="minorHAnsi"/>
          <w:i/>
          <w:vertAlign w:val="superscript"/>
          <w:lang w:bidi="en-US"/>
        </w:rPr>
      </w:pPr>
      <w:r w:rsidRPr="00047AA5">
        <w:rPr>
          <w:rFonts w:cstheme="minorHAnsi"/>
          <w:i/>
          <w:vertAlign w:val="superscript"/>
          <w:lang w:bidi="en-US"/>
        </w:rPr>
        <w:t>(</w:t>
      </w:r>
      <w:r>
        <w:rPr>
          <w:rFonts w:cstheme="minorHAnsi"/>
          <w:i/>
          <w:vertAlign w:val="superscript"/>
          <w:lang w:bidi="en-US"/>
        </w:rPr>
        <w:t>firma in naslov</w:t>
      </w:r>
      <w:r w:rsidRPr="00047AA5">
        <w:rPr>
          <w:rFonts w:cstheme="minorHAnsi"/>
          <w:i/>
          <w:vertAlign w:val="superscript"/>
          <w:lang w:bidi="en-US"/>
        </w:rPr>
        <w:t>)</w:t>
      </w:r>
    </w:p>
    <w:p w14:paraId="0303ABBC" w14:textId="77777777" w:rsidR="008F2CC6" w:rsidRDefault="008F2CC6" w:rsidP="008F2CC6">
      <w:pPr>
        <w:spacing w:line="312" w:lineRule="auto"/>
        <w:jc w:val="both"/>
        <w:rPr>
          <w:rFonts w:cstheme="minorHAnsi"/>
        </w:rPr>
      </w:pPr>
    </w:p>
    <w:p w14:paraId="3EDFFC27" w14:textId="189EBCC4" w:rsidR="008F2CC6" w:rsidRDefault="008F2CC6" w:rsidP="008F2CC6">
      <w:pPr>
        <w:spacing w:line="312" w:lineRule="auto"/>
        <w:jc w:val="both"/>
        <w:rPr>
          <w:rFonts w:cstheme="minorHAnsi"/>
        </w:rPr>
      </w:pPr>
      <w:r w:rsidRPr="00226D4E">
        <w:rPr>
          <w:rFonts w:cstheme="minorHAnsi"/>
        </w:rPr>
        <w:t xml:space="preserve">V postopku oddaje javnega naročila za </w:t>
      </w:r>
      <w:r w:rsidRPr="00226D4E">
        <w:rPr>
          <w:rFonts w:cstheme="minorHAnsi"/>
          <w:b/>
        </w:rPr>
        <w:t>»</w:t>
      </w:r>
      <w:r w:rsidRPr="006569CC">
        <w:rPr>
          <w:rFonts w:cstheme="minorHAnsi"/>
          <w:b/>
        </w:rPr>
        <w:t xml:space="preserve">Izbor izvajalca za storitve obveznega revidiranja </w:t>
      </w:r>
      <w:r w:rsidR="00670810">
        <w:rPr>
          <w:rFonts w:cstheme="minorHAnsi"/>
          <w:b/>
        </w:rPr>
        <w:t xml:space="preserve">računovodskih izkazov </w:t>
      </w:r>
      <w:r w:rsidRPr="006569CC">
        <w:rPr>
          <w:rFonts w:cstheme="minorHAnsi"/>
          <w:b/>
        </w:rPr>
        <w:t>Kapitalske družbe, d. d., Skupine Kapitalska družba in Modre zavarovalnice, d. d., ter skladov v upravljanju  Kapitalske družbe, d. d., in Modre zavarovalnice, d. d., za poslovna leta 202</w:t>
      </w:r>
      <w:r w:rsidR="00670810">
        <w:rPr>
          <w:rFonts w:cstheme="minorHAnsi"/>
          <w:b/>
        </w:rPr>
        <w:t>5</w:t>
      </w:r>
      <w:r w:rsidRPr="006569CC">
        <w:rPr>
          <w:rFonts w:cstheme="minorHAnsi"/>
          <w:b/>
        </w:rPr>
        <w:t>, 202</w:t>
      </w:r>
      <w:r w:rsidR="00670810">
        <w:rPr>
          <w:rFonts w:cstheme="minorHAnsi"/>
          <w:b/>
        </w:rPr>
        <w:t>6</w:t>
      </w:r>
      <w:r w:rsidRPr="006569CC">
        <w:rPr>
          <w:rFonts w:cstheme="minorHAnsi"/>
          <w:b/>
        </w:rPr>
        <w:t xml:space="preserve"> in 202</w:t>
      </w:r>
      <w:r w:rsidR="00670810">
        <w:rPr>
          <w:rFonts w:cstheme="minorHAnsi"/>
          <w:b/>
        </w:rPr>
        <w:t>7</w:t>
      </w:r>
      <w:r w:rsidRPr="00226D4E">
        <w:rPr>
          <w:rFonts w:cstheme="minorHAnsi"/>
          <w:b/>
        </w:rPr>
        <w:t>«</w:t>
      </w:r>
      <w:r w:rsidRPr="00226D4E">
        <w:rPr>
          <w:rFonts w:cstheme="minorHAnsi"/>
        </w:rPr>
        <w:t xml:space="preserve">, z oznako </w:t>
      </w:r>
      <w:r w:rsidRPr="00226D4E">
        <w:rPr>
          <w:rFonts w:cstheme="minorHAnsi"/>
          <w:b/>
        </w:rPr>
        <w:t>KAD/JN-</w:t>
      </w:r>
      <w:r>
        <w:rPr>
          <w:rFonts w:cstheme="minorHAnsi"/>
          <w:b/>
        </w:rPr>
        <w:t>1/202</w:t>
      </w:r>
      <w:r w:rsidR="00670810">
        <w:rPr>
          <w:rFonts w:cstheme="minorHAnsi"/>
          <w:b/>
        </w:rPr>
        <w:t>5</w:t>
      </w:r>
      <w:r w:rsidRPr="00226D4E">
        <w:rPr>
          <w:rFonts w:cstheme="minorHAnsi"/>
        </w:rPr>
        <w:t xml:space="preserve">, s podpisom te izjave pod kazensko in materialno odgovornostjo izjavljamo, da </w:t>
      </w:r>
      <w:r>
        <w:rPr>
          <w:rFonts w:cstheme="minorHAnsi"/>
        </w:rPr>
        <w:t>so spodaj navedeni podatki o zaposlenih resnični. Izjavljamo, da imamo kader, ki izpolnjuje zahteve iz dokumentacije v zvezi z oddajo predmetnega javnega naročila.</w:t>
      </w:r>
    </w:p>
    <w:p w14:paraId="14B80B54" w14:textId="77777777" w:rsidR="00277265" w:rsidRDefault="00277265" w:rsidP="008F2CC6">
      <w:pPr>
        <w:spacing w:line="312" w:lineRule="auto"/>
        <w:jc w:val="both"/>
        <w:rPr>
          <w:rFonts w:cstheme="minorHAnsi"/>
        </w:rPr>
      </w:pPr>
    </w:p>
    <w:p w14:paraId="31D92822" w14:textId="77777777" w:rsidR="008F2CC6" w:rsidRPr="00226D4E" w:rsidRDefault="008F2CC6" w:rsidP="008F2CC6">
      <w:pPr>
        <w:spacing w:line="312" w:lineRule="auto"/>
        <w:jc w:val="both"/>
        <w:rPr>
          <w:rFonts w:cstheme="minorHAnsi"/>
        </w:rPr>
      </w:pPr>
    </w:p>
    <w:tbl>
      <w:tblPr>
        <w:tblStyle w:val="CGPCorpBesediloPoudarek1"/>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512"/>
        <w:gridCol w:w="1446"/>
        <w:gridCol w:w="1881"/>
        <w:gridCol w:w="1578"/>
        <w:gridCol w:w="1978"/>
      </w:tblGrid>
      <w:tr w:rsidR="008F2CC6" w:rsidRPr="00C575C0" w14:paraId="49E61371" w14:textId="77777777" w:rsidTr="006708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3" w:type="dxa"/>
          </w:tcPr>
          <w:p w14:paraId="72E56129" w14:textId="77777777" w:rsidR="008F2CC6" w:rsidRPr="00C575C0" w:rsidRDefault="008F2CC6" w:rsidP="0061316A">
            <w:pPr>
              <w:rPr>
                <w:rFonts w:asciiTheme="majorHAnsi" w:hAnsiTheme="majorHAnsi" w:cstheme="minorHAnsi"/>
                <w:b w:val="0"/>
                <w:lang w:bidi="en-US"/>
              </w:rPr>
            </w:pPr>
            <w:r w:rsidRPr="00C575C0">
              <w:rPr>
                <w:rFonts w:asciiTheme="majorHAnsi" w:hAnsiTheme="majorHAnsi" w:cstheme="minorHAnsi"/>
                <w:b w:val="0"/>
                <w:lang w:bidi="en-US"/>
              </w:rPr>
              <w:t xml:space="preserve">IME IN PRIIMEK </w:t>
            </w:r>
          </w:p>
        </w:tc>
        <w:tc>
          <w:tcPr>
            <w:tcW w:w="1512" w:type="dxa"/>
          </w:tcPr>
          <w:p w14:paraId="64CD66AA" w14:textId="77777777" w:rsidR="008F2CC6" w:rsidRPr="00C575C0" w:rsidRDefault="008F2CC6"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IZOBRAZBA</w:t>
            </w:r>
          </w:p>
        </w:tc>
        <w:tc>
          <w:tcPr>
            <w:tcW w:w="1446" w:type="dxa"/>
          </w:tcPr>
          <w:p w14:paraId="36E882DE" w14:textId="77777777" w:rsidR="008F2CC6" w:rsidRPr="00C575C0" w:rsidRDefault="008F2CC6"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PODROČJE DELA</w:t>
            </w:r>
          </w:p>
        </w:tc>
        <w:tc>
          <w:tcPr>
            <w:tcW w:w="1881" w:type="dxa"/>
          </w:tcPr>
          <w:p w14:paraId="10F142D6" w14:textId="77777777" w:rsidR="008F2CC6" w:rsidRPr="00C575C0" w:rsidRDefault="008F2CC6"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PODATKI O PRIDOBLJENIH LICENCAH</w:t>
            </w:r>
            <w:r w:rsidRPr="00C575C0">
              <w:rPr>
                <w:rStyle w:val="Sprotnaopomba-sklic"/>
                <w:rFonts w:asciiTheme="majorHAnsi" w:hAnsiTheme="majorHAnsi" w:cstheme="minorHAnsi"/>
                <w:b w:val="0"/>
                <w:lang w:bidi="en-US"/>
              </w:rPr>
              <w:footnoteReference w:id="3"/>
            </w:r>
          </w:p>
        </w:tc>
        <w:tc>
          <w:tcPr>
            <w:tcW w:w="1578" w:type="dxa"/>
          </w:tcPr>
          <w:p w14:paraId="129DCA76" w14:textId="77777777" w:rsidR="008F2CC6" w:rsidRPr="00C575C0" w:rsidRDefault="008F2CC6"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IZKUŠNJE IN REFERENCE</w:t>
            </w:r>
          </w:p>
        </w:tc>
        <w:tc>
          <w:tcPr>
            <w:tcW w:w="1978" w:type="dxa"/>
          </w:tcPr>
          <w:p w14:paraId="4A6CC59E" w14:textId="77777777" w:rsidR="008F2CC6" w:rsidRPr="00C575C0" w:rsidRDefault="008F2CC6"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DELA, KI JIH BO ČLAN</w:t>
            </w:r>
            <w:r w:rsidRPr="00C575C0">
              <w:rPr>
                <w:rStyle w:val="Sprotnaopomba-sklic"/>
                <w:rFonts w:asciiTheme="majorHAnsi" w:hAnsiTheme="majorHAnsi" w:cstheme="minorHAnsi"/>
                <w:b w:val="0"/>
                <w:lang w:bidi="en-US"/>
              </w:rPr>
              <w:footnoteReference w:id="4"/>
            </w:r>
            <w:r w:rsidRPr="00C575C0">
              <w:rPr>
                <w:rFonts w:asciiTheme="majorHAnsi" w:hAnsiTheme="majorHAnsi" w:cstheme="minorHAnsi"/>
                <w:b w:val="0"/>
                <w:lang w:bidi="en-US"/>
              </w:rPr>
              <w:t xml:space="preserve"> OPRAVLJAL V REVIZIJSKI SKUPINI</w:t>
            </w:r>
          </w:p>
        </w:tc>
      </w:tr>
      <w:tr w:rsidR="008F2CC6" w:rsidRPr="00C575C0" w14:paraId="0ADFC256" w14:textId="77777777" w:rsidTr="00670810">
        <w:tc>
          <w:tcPr>
            <w:cnfStyle w:val="001000000000" w:firstRow="0" w:lastRow="0" w:firstColumn="1" w:lastColumn="0" w:oddVBand="0" w:evenVBand="0" w:oddHBand="0" w:evenHBand="0" w:firstRowFirstColumn="0" w:firstRowLastColumn="0" w:lastRowFirstColumn="0" w:lastRowLastColumn="0"/>
            <w:tcW w:w="1103" w:type="dxa"/>
          </w:tcPr>
          <w:p w14:paraId="1A84B61D" w14:textId="77777777" w:rsidR="008F2CC6" w:rsidRPr="00C575C0" w:rsidRDefault="008F2CC6" w:rsidP="0061316A">
            <w:pPr>
              <w:rPr>
                <w:rFonts w:asciiTheme="majorHAnsi" w:hAnsiTheme="majorHAnsi" w:cstheme="minorHAnsi"/>
                <w:b w:val="0"/>
                <w:lang w:bidi="en-US"/>
              </w:rPr>
            </w:pPr>
          </w:p>
        </w:tc>
        <w:tc>
          <w:tcPr>
            <w:tcW w:w="1512" w:type="dxa"/>
          </w:tcPr>
          <w:p w14:paraId="704B24C3"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0DCE4FD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3ED8CBE2"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1E127778"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457DEC5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8F2CC6" w:rsidRPr="00C575C0" w14:paraId="48DF17AE" w14:textId="77777777" w:rsidTr="00670810">
        <w:tc>
          <w:tcPr>
            <w:cnfStyle w:val="001000000000" w:firstRow="0" w:lastRow="0" w:firstColumn="1" w:lastColumn="0" w:oddVBand="0" w:evenVBand="0" w:oddHBand="0" w:evenHBand="0" w:firstRowFirstColumn="0" w:firstRowLastColumn="0" w:lastRowFirstColumn="0" w:lastRowLastColumn="0"/>
            <w:tcW w:w="1103" w:type="dxa"/>
          </w:tcPr>
          <w:p w14:paraId="452F07BA" w14:textId="77777777" w:rsidR="008F2CC6" w:rsidRPr="00C575C0" w:rsidRDefault="008F2CC6" w:rsidP="0061316A">
            <w:pPr>
              <w:rPr>
                <w:rFonts w:asciiTheme="majorHAnsi" w:hAnsiTheme="majorHAnsi" w:cstheme="minorHAnsi"/>
                <w:b w:val="0"/>
                <w:lang w:bidi="en-US"/>
              </w:rPr>
            </w:pPr>
          </w:p>
        </w:tc>
        <w:tc>
          <w:tcPr>
            <w:tcW w:w="1512" w:type="dxa"/>
          </w:tcPr>
          <w:p w14:paraId="38484409"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4766E276"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510AB6DC"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231608A4"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1F563294"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8F2CC6" w:rsidRPr="00C575C0" w14:paraId="61DE5CCD" w14:textId="77777777" w:rsidTr="00670810">
        <w:tc>
          <w:tcPr>
            <w:cnfStyle w:val="001000000000" w:firstRow="0" w:lastRow="0" w:firstColumn="1" w:lastColumn="0" w:oddVBand="0" w:evenVBand="0" w:oddHBand="0" w:evenHBand="0" w:firstRowFirstColumn="0" w:firstRowLastColumn="0" w:lastRowFirstColumn="0" w:lastRowLastColumn="0"/>
            <w:tcW w:w="1103" w:type="dxa"/>
          </w:tcPr>
          <w:p w14:paraId="319C45BA" w14:textId="77777777" w:rsidR="008F2CC6" w:rsidRPr="00C575C0" w:rsidRDefault="008F2CC6" w:rsidP="0061316A">
            <w:pPr>
              <w:rPr>
                <w:rFonts w:asciiTheme="majorHAnsi" w:hAnsiTheme="majorHAnsi" w:cstheme="minorHAnsi"/>
                <w:b w:val="0"/>
                <w:lang w:bidi="en-US"/>
              </w:rPr>
            </w:pPr>
          </w:p>
        </w:tc>
        <w:tc>
          <w:tcPr>
            <w:tcW w:w="1512" w:type="dxa"/>
          </w:tcPr>
          <w:p w14:paraId="532BD067"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52E6E578"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7EFE159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748E47DF"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11681AF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8F2CC6" w:rsidRPr="00C575C0" w14:paraId="776B3386" w14:textId="77777777" w:rsidTr="00670810">
        <w:tc>
          <w:tcPr>
            <w:cnfStyle w:val="001000000000" w:firstRow="0" w:lastRow="0" w:firstColumn="1" w:lastColumn="0" w:oddVBand="0" w:evenVBand="0" w:oddHBand="0" w:evenHBand="0" w:firstRowFirstColumn="0" w:firstRowLastColumn="0" w:lastRowFirstColumn="0" w:lastRowLastColumn="0"/>
            <w:tcW w:w="1103" w:type="dxa"/>
          </w:tcPr>
          <w:p w14:paraId="2A9B08BA" w14:textId="77777777" w:rsidR="008F2CC6" w:rsidRPr="00C575C0" w:rsidRDefault="008F2CC6" w:rsidP="0061316A">
            <w:pPr>
              <w:rPr>
                <w:rFonts w:asciiTheme="majorHAnsi" w:hAnsiTheme="majorHAnsi" w:cstheme="minorHAnsi"/>
                <w:b w:val="0"/>
                <w:lang w:bidi="en-US"/>
              </w:rPr>
            </w:pPr>
          </w:p>
        </w:tc>
        <w:tc>
          <w:tcPr>
            <w:tcW w:w="1512" w:type="dxa"/>
          </w:tcPr>
          <w:p w14:paraId="18AAA2C3"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6532C87D"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68423F58"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50850E4D"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1B82791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8F2CC6" w:rsidRPr="00C575C0" w14:paraId="1E3C930F" w14:textId="77777777" w:rsidTr="00670810">
        <w:tc>
          <w:tcPr>
            <w:cnfStyle w:val="001000000000" w:firstRow="0" w:lastRow="0" w:firstColumn="1" w:lastColumn="0" w:oddVBand="0" w:evenVBand="0" w:oddHBand="0" w:evenHBand="0" w:firstRowFirstColumn="0" w:firstRowLastColumn="0" w:lastRowFirstColumn="0" w:lastRowLastColumn="0"/>
            <w:tcW w:w="1103" w:type="dxa"/>
          </w:tcPr>
          <w:p w14:paraId="66A49E47" w14:textId="77777777" w:rsidR="008F2CC6" w:rsidRPr="00C575C0" w:rsidRDefault="008F2CC6" w:rsidP="0061316A">
            <w:pPr>
              <w:rPr>
                <w:rFonts w:asciiTheme="majorHAnsi" w:hAnsiTheme="majorHAnsi" w:cstheme="minorHAnsi"/>
                <w:b w:val="0"/>
                <w:lang w:bidi="en-US"/>
              </w:rPr>
            </w:pPr>
          </w:p>
        </w:tc>
        <w:tc>
          <w:tcPr>
            <w:tcW w:w="1512" w:type="dxa"/>
          </w:tcPr>
          <w:p w14:paraId="5458FAB6"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7496E7B0"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5C434764"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1C16BC4B"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2F42517A"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8F2CC6" w:rsidRPr="00C575C0" w14:paraId="69C4B2C5" w14:textId="77777777" w:rsidTr="00670810">
        <w:tc>
          <w:tcPr>
            <w:cnfStyle w:val="001000000000" w:firstRow="0" w:lastRow="0" w:firstColumn="1" w:lastColumn="0" w:oddVBand="0" w:evenVBand="0" w:oddHBand="0" w:evenHBand="0" w:firstRowFirstColumn="0" w:firstRowLastColumn="0" w:lastRowFirstColumn="0" w:lastRowLastColumn="0"/>
            <w:tcW w:w="1103" w:type="dxa"/>
          </w:tcPr>
          <w:p w14:paraId="14E262D8" w14:textId="77777777" w:rsidR="008F2CC6" w:rsidRPr="00C575C0" w:rsidRDefault="008F2CC6" w:rsidP="0061316A">
            <w:pPr>
              <w:rPr>
                <w:rFonts w:asciiTheme="majorHAnsi" w:hAnsiTheme="majorHAnsi" w:cstheme="minorHAnsi"/>
                <w:b w:val="0"/>
                <w:lang w:bidi="en-US"/>
              </w:rPr>
            </w:pPr>
          </w:p>
        </w:tc>
        <w:tc>
          <w:tcPr>
            <w:tcW w:w="1512" w:type="dxa"/>
          </w:tcPr>
          <w:p w14:paraId="4BF6BB61"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537F59F2"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57AA6D5B"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40323119"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978" w:type="dxa"/>
          </w:tcPr>
          <w:p w14:paraId="60925B48" w14:textId="77777777" w:rsidR="008F2CC6" w:rsidRPr="00C575C0" w:rsidRDefault="008F2CC6"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bl>
    <w:p w14:paraId="3A0B12B2" w14:textId="77777777" w:rsidR="008F2CC6" w:rsidRDefault="008F2CC6" w:rsidP="008F2CC6">
      <w:pPr>
        <w:spacing w:line="312" w:lineRule="auto"/>
        <w:jc w:val="both"/>
        <w:rPr>
          <w:rFonts w:cstheme="minorHAnsi"/>
          <w:sz w:val="22"/>
          <w:szCs w:val="22"/>
        </w:rPr>
      </w:pPr>
    </w:p>
    <w:p w14:paraId="55D91C6A" w14:textId="77777777" w:rsidR="008F2CC6" w:rsidRPr="00184FEC" w:rsidRDefault="008F2CC6" w:rsidP="008F2CC6">
      <w:pPr>
        <w:spacing w:line="312" w:lineRule="auto"/>
        <w:jc w:val="both"/>
        <w:rPr>
          <w:rFonts w:cstheme="minorHAnsi"/>
          <w:sz w:val="22"/>
          <w:szCs w:val="22"/>
        </w:rPr>
      </w:pPr>
    </w:p>
    <w:p w14:paraId="052401FA" w14:textId="77777777" w:rsidR="008F2CC6" w:rsidRDefault="008F2CC6" w:rsidP="008F2CC6">
      <w:pPr>
        <w:rPr>
          <w:rFonts w:cstheme="minorHAnsi"/>
        </w:rPr>
      </w:pPr>
      <w:r w:rsidRPr="008F2CC6">
        <w:rPr>
          <w:rFonts w:cstheme="minorHAnsi"/>
        </w:rPr>
        <w:t>Ob morebitni zamenjavi navedenih oseb, bomo naročnika predhodno o tem obvestili in od njega pridobili pisno soglasje.</w:t>
      </w:r>
    </w:p>
    <w:p w14:paraId="516C83C6" w14:textId="77777777" w:rsidR="008F2CC6" w:rsidRDefault="008F2CC6" w:rsidP="008F2CC6">
      <w:pPr>
        <w:rPr>
          <w:rFonts w:cstheme="minorHAnsi"/>
        </w:rPr>
      </w:pPr>
    </w:p>
    <w:p w14:paraId="0F36BA2C" w14:textId="77777777" w:rsidR="00277265" w:rsidRDefault="00277265" w:rsidP="008F2CC6">
      <w:pPr>
        <w:rPr>
          <w:rFonts w:cstheme="minorHAnsi"/>
        </w:rPr>
      </w:pPr>
    </w:p>
    <w:p w14:paraId="574F50F7" w14:textId="77777777" w:rsidR="00277265" w:rsidRDefault="00277265" w:rsidP="008F2CC6">
      <w:pPr>
        <w:rPr>
          <w:rFonts w:cstheme="minorHAnsi"/>
        </w:rPr>
      </w:pPr>
    </w:p>
    <w:p w14:paraId="4B08265C" w14:textId="77777777" w:rsidR="008F2CC6" w:rsidRPr="006569CC" w:rsidRDefault="008F2CC6" w:rsidP="008F2CC6">
      <w:pPr>
        <w:spacing w:after="240" w:line="312" w:lineRule="auto"/>
        <w:rPr>
          <w:rFonts w:cstheme="minorHAnsi"/>
        </w:rPr>
      </w:pPr>
      <w:r w:rsidRPr="006569CC">
        <w:rPr>
          <w:rFonts w:cstheme="minorHAnsi"/>
          <w:b/>
        </w:rPr>
        <w:t>Podpisnik revizijskega poročila</w:t>
      </w:r>
      <w:r>
        <w:rPr>
          <w:rFonts w:cstheme="minorHAnsi"/>
        </w:rPr>
        <w:t xml:space="preserve"> bo</w:t>
      </w:r>
      <w:r w:rsidRPr="006569CC">
        <w:rPr>
          <w:rFonts w:cstheme="minorHAnsi"/>
        </w:rPr>
        <w:t xml:space="preserve"> (to je oseba iz revizijske skupine, ki se kot pooblaščeni revizor podpiše pod poročilo neodvisnega revizorja): __________________________</w:t>
      </w:r>
      <w:r>
        <w:rPr>
          <w:rFonts w:cstheme="minorHAnsi"/>
        </w:rPr>
        <w:t>____</w:t>
      </w:r>
    </w:p>
    <w:p w14:paraId="63747B20" w14:textId="77777777" w:rsidR="008D45F7" w:rsidRDefault="008D45F7" w:rsidP="008F2CC6">
      <w:pPr>
        <w:rPr>
          <w:rFonts w:asciiTheme="minorHAnsi" w:hAnsiTheme="minorHAnsi" w:cstheme="minorHAnsi"/>
          <w:b/>
          <w:sz w:val="22"/>
          <w:szCs w:val="22"/>
          <w:u w:val="single"/>
        </w:rPr>
      </w:pPr>
    </w:p>
    <w:p w14:paraId="2E808A6B" w14:textId="77777777" w:rsidR="00277265" w:rsidRDefault="00277265" w:rsidP="008F2CC6">
      <w:pPr>
        <w:rPr>
          <w:rFonts w:asciiTheme="minorHAnsi" w:hAnsiTheme="minorHAnsi" w:cstheme="minorHAnsi"/>
          <w:b/>
          <w:sz w:val="22"/>
          <w:szCs w:val="22"/>
          <w:u w:val="single"/>
        </w:rPr>
      </w:pPr>
    </w:p>
    <w:p w14:paraId="1C82117B" w14:textId="77777777" w:rsidR="00277265" w:rsidRDefault="00277265" w:rsidP="008F2CC6">
      <w:pPr>
        <w:rPr>
          <w:rFonts w:asciiTheme="minorHAnsi" w:hAnsiTheme="minorHAnsi" w:cstheme="minorHAnsi"/>
          <w:b/>
          <w:sz w:val="22"/>
          <w:szCs w:val="22"/>
          <w:u w:val="single"/>
        </w:rPr>
      </w:pPr>
    </w:p>
    <w:p w14:paraId="3036BA3C" w14:textId="77777777" w:rsidR="00277265" w:rsidRDefault="00277265" w:rsidP="008F2CC6">
      <w:pPr>
        <w:rPr>
          <w:rFonts w:asciiTheme="minorHAnsi" w:hAnsiTheme="minorHAnsi" w:cstheme="minorHAnsi"/>
          <w:b/>
          <w:sz w:val="22"/>
          <w:szCs w:val="22"/>
          <w:u w:val="single"/>
        </w:rPr>
      </w:pPr>
    </w:p>
    <w:p w14:paraId="3665799D" w14:textId="77777777" w:rsidR="00277265" w:rsidRDefault="00277265" w:rsidP="008F2CC6">
      <w:pPr>
        <w:rPr>
          <w:rFonts w:asciiTheme="minorHAnsi" w:hAnsiTheme="minorHAnsi" w:cstheme="minorHAnsi"/>
          <w:b/>
          <w:sz w:val="22"/>
          <w:szCs w:val="22"/>
          <w:u w:val="single"/>
        </w:rPr>
      </w:pPr>
    </w:p>
    <w:p w14:paraId="44DA01B8" w14:textId="77777777" w:rsidR="00277265" w:rsidRDefault="00277265" w:rsidP="008F2CC6">
      <w:pPr>
        <w:rPr>
          <w:rFonts w:asciiTheme="minorHAnsi" w:hAnsiTheme="minorHAnsi" w:cstheme="minorHAnsi"/>
          <w:b/>
          <w:sz w:val="22"/>
          <w:szCs w:val="22"/>
          <w:u w:val="single"/>
        </w:rPr>
      </w:pPr>
    </w:p>
    <w:p w14:paraId="3A168CA0" w14:textId="77777777" w:rsidR="00277265" w:rsidRDefault="00277265" w:rsidP="008F2CC6">
      <w:pPr>
        <w:rPr>
          <w:rFonts w:asciiTheme="minorHAnsi" w:hAnsiTheme="minorHAnsi" w:cstheme="minorHAnsi"/>
          <w:b/>
          <w:sz w:val="22"/>
          <w:szCs w:val="22"/>
          <w:u w:val="single"/>
        </w:rPr>
      </w:pPr>
    </w:p>
    <w:p w14:paraId="23DD6970" w14:textId="77777777" w:rsidR="00277265" w:rsidRDefault="00277265" w:rsidP="008F2CC6">
      <w:pPr>
        <w:rPr>
          <w:rFonts w:asciiTheme="minorHAnsi" w:hAnsiTheme="minorHAnsi" w:cstheme="minorHAnsi"/>
          <w:b/>
          <w:sz w:val="22"/>
          <w:szCs w:val="22"/>
          <w:u w:val="single"/>
        </w:rPr>
      </w:pPr>
    </w:p>
    <w:p w14:paraId="506D21CD" w14:textId="77777777" w:rsidR="00277265" w:rsidRDefault="00277265" w:rsidP="008F2CC6">
      <w:pPr>
        <w:rPr>
          <w:rFonts w:asciiTheme="minorHAnsi" w:hAnsiTheme="minorHAnsi" w:cstheme="minorHAnsi"/>
          <w:b/>
          <w:sz w:val="22"/>
          <w:szCs w:val="22"/>
          <w:u w:val="single"/>
        </w:rPr>
      </w:pPr>
    </w:p>
    <w:p w14:paraId="49C137CF" w14:textId="77777777" w:rsidR="00277265" w:rsidRDefault="00277265" w:rsidP="008F2CC6">
      <w:pPr>
        <w:rPr>
          <w:rFonts w:asciiTheme="minorHAnsi" w:hAnsiTheme="minorHAnsi" w:cstheme="minorHAnsi"/>
          <w:b/>
          <w:sz w:val="22"/>
          <w:szCs w:val="22"/>
          <w:u w:val="single"/>
        </w:rPr>
      </w:pPr>
    </w:p>
    <w:p w14:paraId="127ED94B" w14:textId="77777777" w:rsidR="00277265" w:rsidRDefault="00277265" w:rsidP="008F2CC6">
      <w:pPr>
        <w:rPr>
          <w:rFonts w:asciiTheme="minorHAnsi" w:hAnsiTheme="minorHAnsi" w:cstheme="minorHAnsi"/>
          <w:b/>
          <w:sz w:val="22"/>
          <w:szCs w:val="22"/>
          <w:u w:val="single"/>
        </w:rPr>
      </w:pPr>
    </w:p>
    <w:p w14:paraId="003E69F1" w14:textId="77777777" w:rsidR="00277265" w:rsidRDefault="00277265" w:rsidP="008F2CC6">
      <w:pPr>
        <w:rPr>
          <w:rFonts w:asciiTheme="minorHAnsi" w:hAnsiTheme="minorHAnsi" w:cstheme="minorHAnsi"/>
          <w:b/>
          <w:sz w:val="22"/>
          <w:szCs w:val="22"/>
          <w:u w:val="single"/>
        </w:rPr>
      </w:pPr>
    </w:p>
    <w:p w14:paraId="256C28A8" w14:textId="2A683030" w:rsidR="007C5BD4" w:rsidRDefault="007C5BD4" w:rsidP="008F2CC6">
      <w:pPr>
        <w:rPr>
          <w:rFonts w:asciiTheme="minorHAnsi" w:hAnsiTheme="minorHAnsi" w:cstheme="minorHAnsi"/>
          <w:sz w:val="22"/>
          <w:szCs w:val="22"/>
          <w:u w:val="single"/>
        </w:rPr>
      </w:pPr>
      <w:r w:rsidRPr="00557D0B">
        <w:rPr>
          <w:rFonts w:asciiTheme="minorHAnsi" w:hAnsiTheme="minorHAnsi" w:cstheme="minorHAnsi"/>
          <w:b/>
          <w:sz w:val="22"/>
          <w:szCs w:val="22"/>
          <w:u w:val="single"/>
        </w:rPr>
        <w:t>DODATNI STROKOVNI KADER</w:t>
      </w:r>
      <w:r>
        <w:rPr>
          <w:rFonts w:asciiTheme="minorHAnsi" w:hAnsiTheme="minorHAnsi" w:cstheme="minorHAnsi"/>
          <w:sz w:val="22"/>
          <w:szCs w:val="22"/>
          <w:u w:val="single"/>
        </w:rPr>
        <w:t xml:space="preserve"> – v okviru meril;</w:t>
      </w:r>
    </w:p>
    <w:p w14:paraId="06A45C1C" w14:textId="77777777" w:rsidR="008D45F7" w:rsidRDefault="008D45F7" w:rsidP="008F2CC6">
      <w:pPr>
        <w:rPr>
          <w:rFonts w:asciiTheme="minorHAnsi" w:hAnsiTheme="minorHAnsi" w:cstheme="minorHAnsi"/>
          <w:sz w:val="22"/>
          <w:szCs w:val="22"/>
          <w:u w:val="single"/>
        </w:rPr>
      </w:pPr>
    </w:p>
    <w:tbl>
      <w:tblPr>
        <w:tblStyle w:val="CGPCorpBesediloPoudarek1"/>
        <w:tblW w:w="8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512"/>
        <w:gridCol w:w="1446"/>
        <w:gridCol w:w="1881"/>
        <w:gridCol w:w="1578"/>
      </w:tblGrid>
      <w:tr w:rsidR="007C5BD4" w:rsidRPr="00C575C0" w14:paraId="743892B6" w14:textId="77777777" w:rsidTr="002772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75B37E5B" w14:textId="0255B43B" w:rsidR="007C5BD4" w:rsidRPr="00C575C0" w:rsidRDefault="007C5BD4" w:rsidP="006805FD">
            <w:pPr>
              <w:rPr>
                <w:rFonts w:asciiTheme="majorHAnsi" w:hAnsiTheme="majorHAnsi" w:cstheme="minorHAnsi"/>
                <w:b w:val="0"/>
                <w:lang w:bidi="en-US"/>
              </w:rPr>
            </w:pPr>
            <w:r w:rsidRPr="00EE49EB" w:rsidDel="007C5BD4">
              <w:rPr>
                <w:rFonts w:cstheme="minorHAnsi"/>
              </w:rPr>
              <w:t xml:space="preserve"> </w:t>
            </w:r>
            <w:r w:rsidRPr="00C575C0">
              <w:rPr>
                <w:rFonts w:asciiTheme="majorHAnsi" w:hAnsiTheme="majorHAnsi" w:cstheme="minorHAnsi"/>
                <w:b w:val="0"/>
                <w:lang w:bidi="en-US"/>
              </w:rPr>
              <w:t xml:space="preserve">IME IN PRIIMEK </w:t>
            </w:r>
          </w:p>
        </w:tc>
        <w:tc>
          <w:tcPr>
            <w:tcW w:w="1512" w:type="dxa"/>
          </w:tcPr>
          <w:p w14:paraId="02036A2A" w14:textId="77777777" w:rsidR="007C5BD4" w:rsidRPr="00C575C0" w:rsidRDefault="007C5BD4" w:rsidP="006805FD">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IZOBRAZBA</w:t>
            </w:r>
          </w:p>
        </w:tc>
        <w:tc>
          <w:tcPr>
            <w:tcW w:w="1446" w:type="dxa"/>
          </w:tcPr>
          <w:p w14:paraId="580C7F89" w14:textId="77777777" w:rsidR="007C5BD4" w:rsidRPr="00C575C0" w:rsidRDefault="007C5BD4" w:rsidP="006805FD">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PODROČJE DELA</w:t>
            </w:r>
          </w:p>
        </w:tc>
        <w:tc>
          <w:tcPr>
            <w:tcW w:w="1881" w:type="dxa"/>
          </w:tcPr>
          <w:p w14:paraId="7285800A" w14:textId="77777777" w:rsidR="007C5BD4" w:rsidRPr="00C575C0" w:rsidRDefault="007C5BD4" w:rsidP="006805FD">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PODATKI O PRIDOBLJENIH LICENCAH</w:t>
            </w:r>
            <w:r w:rsidRPr="00C575C0">
              <w:rPr>
                <w:rStyle w:val="Sprotnaopomba-sklic"/>
                <w:rFonts w:asciiTheme="majorHAnsi" w:hAnsiTheme="majorHAnsi" w:cstheme="minorHAnsi"/>
                <w:b w:val="0"/>
                <w:lang w:bidi="en-US"/>
              </w:rPr>
              <w:footnoteReference w:id="5"/>
            </w:r>
          </w:p>
        </w:tc>
        <w:tc>
          <w:tcPr>
            <w:tcW w:w="1578" w:type="dxa"/>
          </w:tcPr>
          <w:p w14:paraId="068DE53D" w14:textId="77777777" w:rsidR="007C5BD4" w:rsidRPr="00C575C0" w:rsidRDefault="007C5BD4" w:rsidP="006805FD">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b w:val="0"/>
                <w:lang w:bidi="en-US"/>
              </w:rPr>
            </w:pPr>
            <w:r w:rsidRPr="00C575C0">
              <w:rPr>
                <w:rFonts w:asciiTheme="majorHAnsi" w:hAnsiTheme="majorHAnsi" w:cstheme="minorHAnsi"/>
                <w:b w:val="0"/>
                <w:lang w:bidi="en-US"/>
              </w:rPr>
              <w:t>IZKUŠNJE IN REFERENCE</w:t>
            </w:r>
          </w:p>
        </w:tc>
      </w:tr>
      <w:tr w:rsidR="007C5BD4" w:rsidRPr="00C575C0" w14:paraId="44A7064E" w14:textId="77777777" w:rsidTr="00277265">
        <w:tc>
          <w:tcPr>
            <w:cnfStyle w:val="001000000000" w:firstRow="0" w:lastRow="0" w:firstColumn="1" w:lastColumn="0" w:oddVBand="0" w:evenVBand="0" w:oddHBand="0" w:evenHBand="0" w:firstRowFirstColumn="0" w:firstRowLastColumn="0" w:lastRowFirstColumn="0" w:lastRowLastColumn="0"/>
            <w:tcW w:w="1954" w:type="dxa"/>
          </w:tcPr>
          <w:p w14:paraId="396132CC" w14:textId="77777777" w:rsidR="007C5BD4" w:rsidRPr="00C575C0" w:rsidRDefault="007C5BD4" w:rsidP="006805FD">
            <w:pPr>
              <w:rPr>
                <w:rFonts w:asciiTheme="majorHAnsi" w:hAnsiTheme="majorHAnsi" w:cstheme="minorHAnsi"/>
                <w:b w:val="0"/>
                <w:lang w:bidi="en-US"/>
              </w:rPr>
            </w:pPr>
          </w:p>
        </w:tc>
        <w:tc>
          <w:tcPr>
            <w:tcW w:w="1512" w:type="dxa"/>
          </w:tcPr>
          <w:p w14:paraId="60E69E7D"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0A5B0E36"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623CD733"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5318B876"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7C5BD4" w:rsidRPr="00C575C0" w14:paraId="090B80E0" w14:textId="77777777" w:rsidTr="00277265">
        <w:tc>
          <w:tcPr>
            <w:cnfStyle w:val="001000000000" w:firstRow="0" w:lastRow="0" w:firstColumn="1" w:lastColumn="0" w:oddVBand="0" w:evenVBand="0" w:oddHBand="0" w:evenHBand="0" w:firstRowFirstColumn="0" w:firstRowLastColumn="0" w:lastRowFirstColumn="0" w:lastRowLastColumn="0"/>
            <w:tcW w:w="1954" w:type="dxa"/>
          </w:tcPr>
          <w:p w14:paraId="56A9AE95" w14:textId="77777777" w:rsidR="007C5BD4" w:rsidRPr="00C575C0" w:rsidRDefault="007C5BD4" w:rsidP="006805FD">
            <w:pPr>
              <w:rPr>
                <w:rFonts w:asciiTheme="majorHAnsi" w:hAnsiTheme="majorHAnsi" w:cstheme="minorHAnsi"/>
                <w:b w:val="0"/>
                <w:lang w:bidi="en-US"/>
              </w:rPr>
            </w:pPr>
          </w:p>
        </w:tc>
        <w:tc>
          <w:tcPr>
            <w:tcW w:w="1512" w:type="dxa"/>
          </w:tcPr>
          <w:p w14:paraId="469B7893"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556D6F33"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624FE286"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2DB21735"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r w:rsidR="007C5BD4" w:rsidRPr="00C575C0" w14:paraId="0C7962F3" w14:textId="77777777" w:rsidTr="00277265">
        <w:tc>
          <w:tcPr>
            <w:cnfStyle w:val="001000000000" w:firstRow="0" w:lastRow="0" w:firstColumn="1" w:lastColumn="0" w:oddVBand="0" w:evenVBand="0" w:oddHBand="0" w:evenHBand="0" w:firstRowFirstColumn="0" w:firstRowLastColumn="0" w:lastRowFirstColumn="0" w:lastRowLastColumn="0"/>
            <w:tcW w:w="1954" w:type="dxa"/>
          </w:tcPr>
          <w:p w14:paraId="195BB5F1" w14:textId="77777777" w:rsidR="007C5BD4" w:rsidRPr="00C575C0" w:rsidRDefault="007C5BD4" w:rsidP="006805FD">
            <w:pPr>
              <w:rPr>
                <w:rFonts w:asciiTheme="majorHAnsi" w:hAnsiTheme="majorHAnsi" w:cstheme="minorHAnsi"/>
                <w:b w:val="0"/>
                <w:lang w:bidi="en-US"/>
              </w:rPr>
            </w:pPr>
          </w:p>
        </w:tc>
        <w:tc>
          <w:tcPr>
            <w:tcW w:w="1512" w:type="dxa"/>
          </w:tcPr>
          <w:p w14:paraId="6E5FAA9A"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446" w:type="dxa"/>
          </w:tcPr>
          <w:p w14:paraId="6720BDCB"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881" w:type="dxa"/>
          </w:tcPr>
          <w:p w14:paraId="6E1E0BA8"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c>
          <w:tcPr>
            <w:tcW w:w="1578" w:type="dxa"/>
          </w:tcPr>
          <w:p w14:paraId="11B20FFD" w14:textId="77777777" w:rsidR="007C5BD4" w:rsidRPr="00C575C0" w:rsidRDefault="007C5BD4" w:rsidP="006805FD">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lang w:bidi="en-US"/>
              </w:rPr>
            </w:pPr>
          </w:p>
        </w:tc>
      </w:tr>
    </w:tbl>
    <w:p w14:paraId="6912BDC2" w14:textId="77777777" w:rsidR="008F2CC6" w:rsidRDefault="008F2CC6" w:rsidP="008F2CC6">
      <w:pPr>
        <w:rPr>
          <w:rFonts w:cs="Arial"/>
          <w:b/>
        </w:rPr>
      </w:pPr>
    </w:p>
    <w:p w14:paraId="6CE0514C" w14:textId="77777777" w:rsidR="00277265" w:rsidRDefault="00277265" w:rsidP="008F2CC6">
      <w:pPr>
        <w:rPr>
          <w:rFonts w:cs="Arial"/>
          <w:b/>
        </w:rPr>
      </w:pPr>
    </w:p>
    <w:p w14:paraId="1564F2D1" w14:textId="77777777" w:rsidR="00277265" w:rsidRDefault="00277265" w:rsidP="008F2CC6">
      <w:pPr>
        <w:rPr>
          <w:rFonts w:cs="Arial"/>
          <w:b/>
        </w:rPr>
      </w:pPr>
    </w:p>
    <w:p w14:paraId="65A13E9F" w14:textId="77777777" w:rsidR="00277265" w:rsidRDefault="00277265" w:rsidP="008F2CC6">
      <w:pPr>
        <w:rPr>
          <w:rFonts w:cs="Arial"/>
          <w:b/>
        </w:rPr>
      </w:pPr>
    </w:p>
    <w:p w14:paraId="026A6246" w14:textId="77777777" w:rsidR="00277265" w:rsidRDefault="00277265" w:rsidP="008F2CC6">
      <w:pPr>
        <w:rPr>
          <w:rFonts w:cs="Arial"/>
          <w:b/>
        </w:rPr>
      </w:pPr>
    </w:p>
    <w:p w14:paraId="0F06B769" w14:textId="77777777" w:rsidR="008F2CC6" w:rsidRDefault="008F2CC6" w:rsidP="008F2CC6">
      <w:pPr>
        <w:rPr>
          <w:rFonts w:cs="Arial"/>
          <w:b/>
        </w:rPr>
      </w:pPr>
    </w:p>
    <w:p w14:paraId="0FB6FB42" w14:textId="77777777" w:rsidR="008F2CC6" w:rsidRPr="00EE49EB" w:rsidRDefault="008F2CC6" w:rsidP="008F2CC6">
      <w:pPr>
        <w:rPr>
          <w:rFonts w:asciiTheme="minorHAnsi" w:hAnsiTheme="minorHAnsi" w:cs="Arial"/>
          <w:b/>
        </w:rPr>
      </w:pPr>
    </w:p>
    <w:tbl>
      <w:tblPr>
        <w:tblW w:w="0" w:type="auto"/>
        <w:tblLayout w:type="fixed"/>
        <w:tblLook w:val="0000" w:firstRow="0" w:lastRow="0" w:firstColumn="0" w:lastColumn="0" w:noHBand="0" w:noVBand="0"/>
      </w:tblPr>
      <w:tblGrid>
        <w:gridCol w:w="3337"/>
        <w:gridCol w:w="1483"/>
        <w:gridCol w:w="4639"/>
      </w:tblGrid>
      <w:tr w:rsidR="008F2CC6" w:rsidRPr="009B45EE" w14:paraId="4C066BB6" w14:textId="77777777" w:rsidTr="0061316A">
        <w:trPr>
          <w:trHeight w:val="623"/>
        </w:trPr>
        <w:tc>
          <w:tcPr>
            <w:tcW w:w="3337" w:type="dxa"/>
          </w:tcPr>
          <w:p w14:paraId="79D1CAB8" w14:textId="77777777" w:rsidR="008F2CC6" w:rsidRPr="009B45EE" w:rsidRDefault="008F2CC6" w:rsidP="0061316A">
            <w:r w:rsidRPr="009B45EE">
              <w:t>Kraj:</w:t>
            </w:r>
          </w:p>
        </w:tc>
        <w:tc>
          <w:tcPr>
            <w:tcW w:w="1483" w:type="dxa"/>
          </w:tcPr>
          <w:p w14:paraId="005AFA72" w14:textId="77777777" w:rsidR="008F2CC6" w:rsidRPr="009B45EE" w:rsidRDefault="008F2CC6" w:rsidP="0061316A">
            <w:pPr>
              <w:tabs>
                <w:tab w:val="center" w:pos="7020"/>
              </w:tabs>
              <w:jc w:val="center"/>
            </w:pPr>
          </w:p>
        </w:tc>
        <w:tc>
          <w:tcPr>
            <w:tcW w:w="4639" w:type="dxa"/>
          </w:tcPr>
          <w:p w14:paraId="3D4695CC" w14:textId="77777777" w:rsidR="008F2CC6" w:rsidRPr="009B45EE" w:rsidRDefault="008F2CC6" w:rsidP="0061316A">
            <w:pPr>
              <w:tabs>
                <w:tab w:val="center" w:pos="7020"/>
              </w:tabs>
            </w:pPr>
            <w:r w:rsidRPr="009B45EE">
              <w:t xml:space="preserve">      Podpisnik: </w:t>
            </w:r>
          </w:p>
          <w:p w14:paraId="57ED774B" w14:textId="77777777" w:rsidR="008F2CC6" w:rsidRPr="009B45EE" w:rsidRDefault="008F2CC6" w:rsidP="0061316A">
            <w:pPr>
              <w:tabs>
                <w:tab w:val="center" w:pos="7020"/>
              </w:tabs>
            </w:pPr>
          </w:p>
        </w:tc>
      </w:tr>
      <w:tr w:rsidR="008F2CC6" w:rsidRPr="009B45EE" w14:paraId="7D0F7D5F" w14:textId="77777777" w:rsidTr="0061316A">
        <w:trPr>
          <w:trHeight w:val="364"/>
        </w:trPr>
        <w:tc>
          <w:tcPr>
            <w:tcW w:w="3337" w:type="dxa"/>
          </w:tcPr>
          <w:p w14:paraId="2D5EFB70" w14:textId="77777777" w:rsidR="008F2CC6" w:rsidRPr="009B45EE" w:rsidRDefault="008F2CC6" w:rsidP="0061316A">
            <w:r w:rsidRPr="009B45EE">
              <w:t>Datum</w:t>
            </w:r>
            <w:r w:rsidRPr="009B45EE">
              <w:fldChar w:fldCharType="begin">
                <w:ffData>
                  <w:name w:val="Besedilo22"/>
                  <w:enabled/>
                  <w:calcOnExit w:val="0"/>
                  <w:textInput/>
                </w:ffData>
              </w:fldChar>
            </w:r>
            <w:r w:rsidRPr="009B45EE">
              <w:instrText xml:space="preserve"> FORMTEXT </w:instrText>
            </w:r>
            <w:r w:rsidRPr="009B45EE">
              <w:fldChar w:fldCharType="separate"/>
            </w:r>
            <w:r w:rsidRPr="009B45EE">
              <w:fldChar w:fldCharType="end"/>
            </w:r>
            <w:r w:rsidRPr="009B45EE">
              <w:t xml:space="preserve">: </w:t>
            </w:r>
          </w:p>
        </w:tc>
        <w:tc>
          <w:tcPr>
            <w:tcW w:w="1483" w:type="dxa"/>
          </w:tcPr>
          <w:p w14:paraId="2FE0B4C1" w14:textId="77777777" w:rsidR="008F2CC6" w:rsidRPr="009B45EE" w:rsidRDefault="008F2CC6" w:rsidP="0061316A">
            <w:pPr>
              <w:jc w:val="center"/>
            </w:pPr>
            <w:r w:rsidRPr="009B45EE">
              <w:t>Žig</w:t>
            </w:r>
          </w:p>
        </w:tc>
        <w:tc>
          <w:tcPr>
            <w:tcW w:w="4639" w:type="dxa"/>
          </w:tcPr>
          <w:p w14:paraId="5A832B60" w14:textId="77777777" w:rsidR="008F2CC6" w:rsidRPr="009B45EE" w:rsidRDefault="008F2CC6" w:rsidP="0061316A">
            <w:pPr>
              <w:jc w:val="center"/>
            </w:pPr>
            <w:r w:rsidRPr="009B45EE">
              <w:t>________________________</w:t>
            </w:r>
          </w:p>
          <w:p w14:paraId="7523E4DA" w14:textId="77777777" w:rsidR="008F2CC6" w:rsidRPr="009B45EE" w:rsidRDefault="008F2CC6" w:rsidP="0061316A">
            <w:pPr>
              <w:jc w:val="center"/>
            </w:pPr>
            <w:r w:rsidRPr="009B45EE">
              <w:t xml:space="preserve">Podpis  odgovorne osebe </w:t>
            </w:r>
          </w:p>
        </w:tc>
      </w:tr>
    </w:tbl>
    <w:p w14:paraId="7EEF292E" w14:textId="77777777" w:rsidR="00F506DC" w:rsidRDefault="00F506DC" w:rsidP="00F506DC">
      <w:pPr>
        <w:jc w:val="right"/>
        <w:rPr>
          <w:rFonts w:ascii="Calibri" w:hAnsi="Calibri" w:cs="Calibri"/>
          <w:b/>
          <w:sz w:val="22"/>
          <w:szCs w:val="22"/>
          <w:lang w:eastAsia="sl-SI"/>
        </w:rPr>
      </w:pPr>
    </w:p>
    <w:p w14:paraId="380BB47C" w14:textId="77777777" w:rsidR="00F506DC" w:rsidRDefault="00F506DC" w:rsidP="00F506DC">
      <w:pPr>
        <w:jc w:val="right"/>
        <w:rPr>
          <w:rFonts w:ascii="Calibri" w:hAnsi="Calibri" w:cs="Calibri"/>
          <w:b/>
          <w:sz w:val="22"/>
          <w:szCs w:val="22"/>
          <w:lang w:eastAsia="sl-SI"/>
        </w:rPr>
      </w:pPr>
    </w:p>
    <w:p w14:paraId="3417CCBE" w14:textId="77777777" w:rsidR="00F506DC" w:rsidRDefault="00F506DC" w:rsidP="00F506DC">
      <w:pPr>
        <w:jc w:val="right"/>
        <w:rPr>
          <w:rFonts w:ascii="Calibri" w:hAnsi="Calibri" w:cs="Calibri"/>
          <w:b/>
          <w:sz w:val="22"/>
          <w:szCs w:val="22"/>
          <w:lang w:eastAsia="sl-SI"/>
        </w:rPr>
      </w:pPr>
    </w:p>
    <w:p w14:paraId="10166ABF" w14:textId="77777777" w:rsidR="00F506DC" w:rsidRDefault="00F506DC" w:rsidP="00F506DC">
      <w:pPr>
        <w:jc w:val="right"/>
        <w:rPr>
          <w:rFonts w:ascii="Calibri" w:hAnsi="Calibri" w:cs="Calibri"/>
          <w:b/>
          <w:sz w:val="22"/>
          <w:szCs w:val="22"/>
          <w:lang w:eastAsia="sl-SI"/>
        </w:rPr>
      </w:pPr>
    </w:p>
    <w:p w14:paraId="4709CD12" w14:textId="77777777" w:rsidR="00F506DC" w:rsidRDefault="00F506DC" w:rsidP="00F506DC">
      <w:pPr>
        <w:jc w:val="right"/>
        <w:rPr>
          <w:rFonts w:ascii="Calibri" w:hAnsi="Calibri" w:cs="Calibri"/>
          <w:b/>
          <w:sz w:val="22"/>
          <w:szCs w:val="22"/>
          <w:lang w:eastAsia="sl-SI"/>
        </w:rPr>
      </w:pPr>
    </w:p>
    <w:p w14:paraId="43C151D6" w14:textId="57104DFB" w:rsidR="00F506DC" w:rsidRDefault="00B76255" w:rsidP="005761D6">
      <w:pPr>
        <w:spacing w:after="240" w:line="312" w:lineRule="auto"/>
        <w:ind w:left="7788" w:firstLine="708"/>
        <w:jc w:val="both"/>
        <w:rPr>
          <w:rFonts w:ascii="Calibri" w:hAnsi="Calibri" w:cs="Calibri"/>
          <w:b/>
          <w:sz w:val="22"/>
          <w:szCs w:val="22"/>
          <w:lang w:eastAsia="sl-SI"/>
        </w:rPr>
      </w:pPr>
      <w:r>
        <w:rPr>
          <w:rFonts w:ascii="Calibri" w:hAnsi="Calibri" w:cs="Calibri"/>
          <w:b/>
          <w:sz w:val="22"/>
          <w:szCs w:val="22"/>
          <w:lang w:eastAsia="sl-SI"/>
        </w:rPr>
        <w:br w:type="page"/>
      </w:r>
      <w:r w:rsidR="00F506DC">
        <w:rPr>
          <w:rFonts w:ascii="Calibri" w:hAnsi="Calibri" w:cs="Calibri"/>
          <w:b/>
          <w:sz w:val="22"/>
          <w:szCs w:val="22"/>
          <w:lang w:eastAsia="sl-SI"/>
        </w:rPr>
        <w:lastRenderedPageBreak/>
        <w:t xml:space="preserve">PRILOGA </w:t>
      </w:r>
      <w:r w:rsidR="00DB5854">
        <w:rPr>
          <w:rFonts w:ascii="Calibri" w:hAnsi="Calibri" w:cs="Calibri"/>
          <w:b/>
          <w:sz w:val="22"/>
          <w:szCs w:val="22"/>
          <w:lang w:eastAsia="sl-SI"/>
        </w:rPr>
        <w:t>9</w:t>
      </w:r>
    </w:p>
    <w:p w14:paraId="40283938" w14:textId="0504DEAF" w:rsidR="00F506DC" w:rsidRDefault="00F506DC" w:rsidP="00F506DC">
      <w:pPr>
        <w:pStyle w:val="Naslov1"/>
        <w:spacing w:before="0"/>
        <w:jc w:val="both"/>
      </w:pPr>
      <w:r>
        <w:t xml:space="preserve">  </w:t>
      </w:r>
    </w:p>
    <w:p w14:paraId="6227FD85" w14:textId="77777777" w:rsidR="00F506DC" w:rsidRPr="003730B7" w:rsidRDefault="00F506DC" w:rsidP="00F506DC">
      <w:pPr>
        <w:pStyle w:val="Naslov1"/>
        <w:spacing w:before="0"/>
        <w:jc w:val="both"/>
      </w:pPr>
      <w:bookmarkStart w:id="93" w:name="_Toc192494850"/>
      <w:r w:rsidRPr="003730B7">
        <w:t>SEZNAM REFERENČNIH DEL POOBLAŠČENEGA REVIZORJA</w:t>
      </w:r>
      <w:bookmarkEnd w:id="93"/>
      <w:r w:rsidRPr="003730B7">
        <w:t xml:space="preserve"> </w:t>
      </w:r>
    </w:p>
    <w:p w14:paraId="3335D1E6" w14:textId="77777777" w:rsidR="00F506DC" w:rsidRDefault="00F506DC" w:rsidP="00F506DC">
      <w:pPr>
        <w:pStyle w:val="Naslov1"/>
        <w:spacing w:before="0" w:after="120"/>
        <w:jc w:val="center"/>
      </w:pPr>
    </w:p>
    <w:p w14:paraId="32C244B0" w14:textId="77777777" w:rsidR="00F506DC" w:rsidRDefault="00F506DC" w:rsidP="00F506DC">
      <w:pPr>
        <w:rPr>
          <w:lang w:bidi="en-US"/>
        </w:rPr>
      </w:pPr>
    </w:p>
    <w:p w14:paraId="61D1EF80" w14:textId="77777777" w:rsidR="00F506DC" w:rsidRDefault="00F506DC" w:rsidP="00F506DC">
      <w:pPr>
        <w:rPr>
          <w:lang w:bidi="en-US"/>
        </w:rPr>
      </w:pPr>
      <w:r>
        <w:rPr>
          <w:lang w:bidi="en-US"/>
        </w:rPr>
        <w:t>Spodaj podpisani potrjevalec reference (naročnik):</w:t>
      </w:r>
    </w:p>
    <w:p w14:paraId="4DDDD9FD" w14:textId="77777777" w:rsidR="00F506DC" w:rsidRPr="006E5F07" w:rsidRDefault="00F506DC" w:rsidP="00F506DC">
      <w:pPr>
        <w:rPr>
          <w:lang w:bidi="en-US"/>
        </w:rPr>
      </w:pPr>
    </w:p>
    <w:tbl>
      <w:tblPr>
        <w:tblW w:w="8734" w:type="dxa"/>
        <w:tblLook w:val="01E0" w:firstRow="1" w:lastRow="1" w:firstColumn="1" w:lastColumn="1" w:noHBand="0" w:noVBand="0"/>
      </w:tblPr>
      <w:tblGrid>
        <w:gridCol w:w="8734"/>
      </w:tblGrid>
      <w:tr w:rsidR="00F506DC" w:rsidRPr="00A506EC" w14:paraId="5BEA8D26" w14:textId="77777777" w:rsidTr="0061316A">
        <w:trPr>
          <w:trHeight w:val="407"/>
        </w:trPr>
        <w:tc>
          <w:tcPr>
            <w:tcW w:w="8734" w:type="dxa"/>
            <w:shd w:val="clear" w:color="auto" w:fill="auto"/>
          </w:tcPr>
          <w:p w14:paraId="5300AC9B" w14:textId="77777777" w:rsidR="00F506DC" w:rsidRPr="00A506EC" w:rsidRDefault="00F506DC" w:rsidP="0061316A">
            <w:pPr>
              <w:pStyle w:val="HTML-oblikovano"/>
              <w:spacing w:after="240"/>
              <w:jc w:val="both"/>
              <w:rPr>
                <w:rFonts w:ascii="Times New Roman" w:hAnsi="Times New Roman" w:cs="Times New Roman"/>
                <w:sz w:val="22"/>
                <w:szCs w:val="22"/>
              </w:rPr>
            </w:pPr>
            <w:r>
              <w:rPr>
                <w:rFonts w:ascii="Times New Roman" w:hAnsi="Times New Roman" w:cs="Times New Roman"/>
                <w:bCs/>
                <w:sz w:val="22"/>
                <w:szCs w:val="22"/>
              </w:rPr>
              <w:t>naziv</w:t>
            </w:r>
            <w:r w:rsidRPr="00A506EC">
              <w:rPr>
                <w:rFonts w:ascii="Times New Roman" w:hAnsi="Times New Roman" w:cs="Times New Roman"/>
                <w:bCs/>
                <w:sz w:val="22"/>
                <w:szCs w:val="22"/>
              </w:rPr>
              <w:t>: ______________________________________________</w:t>
            </w:r>
          </w:p>
        </w:tc>
      </w:tr>
      <w:tr w:rsidR="00F506DC" w:rsidRPr="007D28D0" w14:paraId="3CC53D15" w14:textId="77777777" w:rsidTr="0061316A">
        <w:trPr>
          <w:trHeight w:val="407"/>
        </w:trPr>
        <w:tc>
          <w:tcPr>
            <w:tcW w:w="8734" w:type="dxa"/>
            <w:shd w:val="clear" w:color="auto" w:fill="auto"/>
          </w:tcPr>
          <w:p w14:paraId="5035D8A6" w14:textId="77777777" w:rsidR="00F506DC" w:rsidRPr="00A506EC" w:rsidRDefault="00F506DC" w:rsidP="0061316A">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bCs/>
                <w:sz w:val="22"/>
                <w:szCs w:val="22"/>
              </w:rPr>
            </w:pPr>
            <w:r>
              <w:rPr>
                <w:rFonts w:ascii="Times New Roman" w:hAnsi="Times New Roman" w:cs="Times New Roman"/>
                <w:bCs/>
                <w:sz w:val="22"/>
                <w:szCs w:val="22"/>
              </w:rPr>
              <w:t>naslov</w:t>
            </w:r>
            <w:r w:rsidRPr="00A506EC">
              <w:rPr>
                <w:rFonts w:ascii="Times New Roman" w:hAnsi="Times New Roman" w:cs="Times New Roman"/>
                <w:bCs/>
                <w:sz w:val="22"/>
                <w:szCs w:val="22"/>
              </w:rPr>
              <w:t>: _______________________________________</w:t>
            </w:r>
            <w:r>
              <w:rPr>
                <w:rFonts w:ascii="Times New Roman" w:hAnsi="Times New Roman" w:cs="Times New Roman"/>
                <w:bCs/>
                <w:sz w:val="22"/>
                <w:szCs w:val="22"/>
              </w:rPr>
              <w:t>______</w:t>
            </w:r>
          </w:p>
        </w:tc>
      </w:tr>
    </w:tbl>
    <w:p w14:paraId="75C5343B" w14:textId="77777777" w:rsidR="00F506DC" w:rsidRDefault="00F506DC" w:rsidP="00F506DC">
      <w:pPr>
        <w:widowControl w:val="0"/>
        <w:autoSpaceDE w:val="0"/>
        <w:autoSpaceDN w:val="0"/>
        <w:adjustRightInd w:val="0"/>
        <w:spacing w:before="120" w:line="260" w:lineRule="atLeast"/>
        <w:rPr>
          <w:b/>
        </w:rPr>
      </w:pPr>
    </w:p>
    <w:p w14:paraId="05A82B96" w14:textId="4E5B34F2" w:rsidR="00F506DC" w:rsidRDefault="00F506DC" w:rsidP="00F506DC">
      <w:pPr>
        <w:spacing w:line="360" w:lineRule="auto"/>
        <w:rPr>
          <w:rFonts w:cs="Arial"/>
          <w:i/>
        </w:rPr>
      </w:pPr>
    </w:p>
    <w:tbl>
      <w:tblPr>
        <w:tblStyle w:val="CGPCorpBesediloPoudarek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2273"/>
        <w:gridCol w:w="2264"/>
        <w:gridCol w:w="891"/>
        <w:gridCol w:w="2176"/>
      </w:tblGrid>
      <w:tr w:rsidR="00F506DC" w:rsidRPr="00F83E2C" w14:paraId="5EF4264E" w14:textId="77777777" w:rsidTr="002772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47" w:type="dxa"/>
            <w:gridSpan w:val="5"/>
          </w:tcPr>
          <w:p w14:paraId="1F9CD716" w14:textId="77777777" w:rsidR="00F506DC" w:rsidRPr="00F83E2C" w:rsidRDefault="00F506DC" w:rsidP="0061316A">
            <w:pPr>
              <w:rPr>
                <w:rFonts w:asciiTheme="majorHAnsi" w:hAnsiTheme="majorHAnsi" w:cstheme="minorHAnsi"/>
                <w:sz w:val="22"/>
                <w:szCs w:val="22"/>
              </w:rPr>
            </w:pPr>
            <w:r w:rsidRPr="00F83E2C">
              <w:rPr>
                <w:rFonts w:asciiTheme="majorHAnsi" w:hAnsiTheme="majorHAnsi" w:cstheme="minorHAnsi"/>
                <w:sz w:val="22"/>
                <w:szCs w:val="22"/>
              </w:rPr>
              <w:t>Ime in priimek:</w:t>
            </w:r>
          </w:p>
        </w:tc>
      </w:tr>
      <w:tr w:rsidR="00F506DC" w:rsidRPr="00F83E2C" w14:paraId="5FA0FFFB" w14:textId="77777777" w:rsidTr="00277265">
        <w:tc>
          <w:tcPr>
            <w:cnfStyle w:val="001000000000" w:firstRow="0" w:lastRow="0" w:firstColumn="1" w:lastColumn="0" w:oddVBand="0" w:evenVBand="0" w:oddHBand="0" w:evenHBand="0" w:firstRowFirstColumn="0" w:firstRowLastColumn="0" w:lastRowFirstColumn="0" w:lastRowLastColumn="0"/>
            <w:tcW w:w="8947" w:type="dxa"/>
            <w:gridSpan w:val="5"/>
          </w:tcPr>
          <w:p w14:paraId="576E6AD5" w14:textId="77777777" w:rsidR="00F506DC" w:rsidRPr="00F83E2C" w:rsidRDefault="00F506DC" w:rsidP="0061316A">
            <w:pPr>
              <w:rPr>
                <w:rFonts w:asciiTheme="majorHAnsi" w:hAnsiTheme="majorHAnsi" w:cstheme="minorHAnsi"/>
                <w:sz w:val="22"/>
                <w:szCs w:val="22"/>
              </w:rPr>
            </w:pPr>
            <w:r w:rsidRPr="00F83E2C">
              <w:rPr>
                <w:rFonts w:asciiTheme="majorHAnsi" w:hAnsiTheme="majorHAnsi" w:cstheme="minorHAnsi"/>
                <w:sz w:val="22"/>
                <w:szCs w:val="22"/>
              </w:rPr>
              <w:t>Izobrazba:</w:t>
            </w:r>
          </w:p>
          <w:p w14:paraId="420547D1" w14:textId="77777777" w:rsidR="00F506DC" w:rsidRPr="00F83E2C" w:rsidRDefault="00F506DC" w:rsidP="0061316A">
            <w:pPr>
              <w:rPr>
                <w:rFonts w:asciiTheme="majorHAnsi" w:hAnsiTheme="majorHAnsi" w:cstheme="minorHAnsi"/>
                <w:sz w:val="22"/>
                <w:szCs w:val="22"/>
              </w:rPr>
            </w:pPr>
            <w:r w:rsidRPr="00F83E2C">
              <w:rPr>
                <w:rFonts w:asciiTheme="majorHAnsi" w:hAnsiTheme="majorHAnsi" w:cstheme="minorHAnsi"/>
                <w:sz w:val="22"/>
                <w:szCs w:val="22"/>
              </w:rPr>
              <w:t>Položaj v družbi:</w:t>
            </w:r>
          </w:p>
        </w:tc>
      </w:tr>
      <w:tr w:rsidR="00F506DC" w:rsidRPr="00F83E2C" w14:paraId="34D2FD07"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3E891EF8" w14:textId="77777777" w:rsidR="00F506DC" w:rsidRPr="00F83E2C" w:rsidRDefault="00F506DC" w:rsidP="0061316A">
            <w:pPr>
              <w:rPr>
                <w:rFonts w:asciiTheme="majorHAnsi" w:hAnsiTheme="majorHAnsi" w:cstheme="minorHAnsi"/>
                <w:sz w:val="22"/>
                <w:szCs w:val="22"/>
              </w:rPr>
            </w:pPr>
            <w:r w:rsidRPr="00F83E2C">
              <w:rPr>
                <w:rFonts w:asciiTheme="majorHAnsi" w:hAnsiTheme="majorHAnsi" w:cstheme="minorHAnsi"/>
                <w:sz w:val="22"/>
                <w:szCs w:val="22"/>
              </w:rPr>
              <w:t>Zap. št.</w:t>
            </w:r>
          </w:p>
        </w:tc>
        <w:tc>
          <w:tcPr>
            <w:tcW w:w="2273" w:type="dxa"/>
          </w:tcPr>
          <w:p w14:paraId="2D75E151"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sz w:val="22"/>
                <w:szCs w:val="22"/>
              </w:rPr>
            </w:pPr>
            <w:r w:rsidRPr="00F83E2C">
              <w:rPr>
                <w:rFonts w:asciiTheme="majorHAnsi" w:hAnsiTheme="majorHAnsi" w:cstheme="minorHAnsi"/>
                <w:b/>
                <w:sz w:val="22"/>
                <w:szCs w:val="22"/>
              </w:rPr>
              <w:t>Naročnik</w:t>
            </w:r>
          </w:p>
        </w:tc>
        <w:tc>
          <w:tcPr>
            <w:tcW w:w="2264" w:type="dxa"/>
          </w:tcPr>
          <w:p w14:paraId="1E51B65F"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sz w:val="22"/>
                <w:szCs w:val="22"/>
              </w:rPr>
            </w:pPr>
            <w:r w:rsidRPr="00F83E2C">
              <w:rPr>
                <w:rFonts w:asciiTheme="majorHAnsi" w:hAnsiTheme="majorHAnsi" w:cstheme="minorHAnsi"/>
                <w:b/>
                <w:sz w:val="22"/>
                <w:szCs w:val="22"/>
              </w:rPr>
              <w:t xml:space="preserve">Referenčno delo </w:t>
            </w:r>
          </w:p>
          <w:p w14:paraId="3FCE1B1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sz w:val="22"/>
                <w:szCs w:val="22"/>
              </w:rPr>
            </w:pPr>
            <w:r w:rsidRPr="00F83E2C">
              <w:rPr>
                <w:rFonts w:asciiTheme="majorHAnsi" w:hAnsiTheme="majorHAnsi" w:cstheme="minorHAnsi"/>
                <w:b/>
                <w:sz w:val="22"/>
                <w:szCs w:val="22"/>
              </w:rPr>
              <w:t>(zaključena revizija)</w:t>
            </w:r>
          </w:p>
        </w:tc>
        <w:tc>
          <w:tcPr>
            <w:tcW w:w="891" w:type="dxa"/>
          </w:tcPr>
          <w:p w14:paraId="60F27DF3"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sz w:val="22"/>
                <w:szCs w:val="22"/>
              </w:rPr>
            </w:pPr>
            <w:r w:rsidRPr="00F83E2C">
              <w:rPr>
                <w:rFonts w:asciiTheme="majorHAnsi" w:hAnsiTheme="majorHAnsi" w:cstheme="minorHAnsi"/>
                <w:b/>
                <w:sz w:val="22"/>
                <w:szCs w:val="22"/>
              </w:rPr>
              <w:t>Leto</w:t>
            </w:r>
          </w:p>
        </w:tc>
        <w:tc>
          <w:tcPr>
            <w:tcW w:w="2176" w:type="dxa"/>
          </w:tcPr>
          <w:p w14:paraId="51D6B462"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sz w:val="22"/>
                <w:szCs w:val="22"/>
              </w:rPr>
            </w:pPr>
            <w:r w:rsidRPr="00F83E2C">
              <w:rPr>
                <w:rFonts w:asciiTheme="majorHAnsi" w:hAnsiTheme="majorHAnsi" w:cstheme="minorHAnsi"/>
                <w:b/>
                <w:sz w:val="22"/>
                <w:szCs w:val="22"/>
              </w:rPr>
              <w:t>Št. opravljenih revizijskih dni</w:t>
            </w:r>
          </w:p>
        </w:tc>
      </w:tr>
      <w:tr w:rsidR="00F506DC" w:rsidRPr="00F83E2C" w14:paraId="1DE9288F"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1D41BED3" w14:textId="77777777" w:rsidR="00F506DC" w:rsidRPr="00F83E2C" w:rsidRDefault="00F506DC" w:rsidP="0061316A">
            <w:pPr>
              <w:rPr>
                <w:rFonts w:asciiTheme="majorHAnsi" w:hAnsiTheme="majorHAnsi"/>
                <w:sz w:val="22"/>
                <w:szCs w:val="22"/>
              </w:rPr>
            </w:pPr>
          </w:p>
        </w:tc>
        <w:tc>
          <w:tcPr>
            <w:tcW w:w="2273" w:type="dxa"/>
          </w:tcPr>
          <w:p w14:paraId="7E4270D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55F050FB"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7F5F9BB3"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11E51F29"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0BE57802"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14C5C66D" w14:textId="77777777" w:rsidR="00F506DC" w:rsidRPr="00F83E2C" w:rsidRDefault="00F506DC" w:rsidP="0061316A">
            <w:pPr>
              <w:rPr>
                <w:rFonts w:asciiTheme="majorHAnsi" w:hAnsiTheme="majorHAnsi"/>
                <w:sz w:val="22"/>
                <w:szCs w:val="22"/>
              </w:rPr>
            </w:pPr>
          </w:p>
        </w:tc>
        <w:tc>
          <w:tcPr>
            <w:tcW w:w="2273" w:type="dxa"/>
          </w:tcPr>
          <w:p w14:paraId="0259FA39"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50E12024"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679AF133"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3E24267E"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7A2A44AF"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7D399C18" w14:textId="77777777" w:rsidR="00F506DC" w:rsidRPr="00F83E2C" w:rsidRDefault="00F506DC" w:rsidP="0061316A">
            <w:pPr>
              <w:rPr>
                <w:rFonts w:asciiTheme="majorHAnsi" w:hAnsiTheme="majorHAnsi"/>
                <w:sz w:val="22"/>
                <w:szCs w:val="22"/>
              </w:rPr>
            </w:pPr>
          </w:p>
        </w:tc>
        <w:tc>
          <w:tcPr>
            <w:tcW w:w="2273" w:type="dxa"/>
          </w:tcPr>
          <w:p w14:paraId="26264DD7"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2684F42B"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5597DEE6"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3E4F101F"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7D1863AE"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4299DC18" w14:textId="77777777" w:rsidR="00F506DC" w:rsidRPr="00F83E2C" w:rsidRDefault="00F506DC" w:rsidP="0061316A">
            <w:pPr>
              <w:rPr>
                <w:rFonts w:asciiTheme="majorHAnsi" w:hAnsiTheme="majorHAnsi"/>
                <w:sz w:val="22"/>
                <w:szCs w:val="22"/>
              </w:rPr>
            </w:pPr>
          </w:p>
        </w:tc>
        <w:tc>
          <w:tcPr>
            <w:tcW w:w="2273" w:type="dxa"/>
          </w:tcPr>
          <w:p w14:paraId="239D5B90"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66CE6ACB"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17E3D287"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1A104449"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241496FC"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2BB50F23" w14:textId="77777777" w:rsidR="00F506DC" w:rsidRPr="00F83E2C" w:rsidRDefault="00F506DC" w:rsidP="0061316A">
            <w:pPr>
              <w:rPr>
                <w:rFonts w:asciiTheme="majorHAnsi" w:hAnsiTheme="majorHAnsi"/>
                <w:sz w:val="22"/>
                <w:szCs w:val="22"/>
              </w:rPr>
            </w:pPr>
          </w:p>
        </w:tc>
        <w:tc>
          <w:tcPr>
            <w:tcW w:w="2273" w:type="dxa"/>
          </w:tcPr>
          <w:p w14:paraId="5C126E2E"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4A19CAF4"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5A8BD03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40C015E4"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126607AD"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44F0FC24" w14:textId="77777777" w:rsidR="00F506DC" w:rsidRPr="00F83E2C" w:rsidRDefault="00F506DC" w:rsidP="0061316A">
            <w:pPr>
              <w:rPr>
                <w:rFonts w:asciiTheme="majorHAnsi" w:hAnsiTheme="majorHAnsi"/>
                <w:sz w:val="22"/>
                <w:szCs w:val="22"/>
              </w:rPr>
            </w:pPr>
          </w:p>
        </w:tc>
        <w:tc>
          <w:tcPr>
            <w:tcW w:w="2273" w:type="dxa"/>
          </w:tcPr>
          <w:p w14:paraId="6C05CC90"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3585A833"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639277F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0511AEA8"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04DE8C91"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6F412481" w14:textId="77777777" w:rsidR="00F506DC" w:rsidRPr="00F83E2C" w:rsidRDefault="00F506DC" w:rsidP="0061316A">
            <w:pPr>
              <w:rPr>
                <w:rFonts w:asciiTheme="majorHAnsi" w:hAnsiTheme="majorHAnsi"/>
                <w:sz w:val="22"/>
                <w:szCs w:val="22"/>
              </w:rPr>
            </w:pPr>
          </w:p>
        </w:tc>
        <w:tc>
          <w:tcPr>
            <w:tcW w:w="2273" w:type="dxa"/>
          </w:tcPr>
          <w:p w14:paraId="31224C98"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0BE13412"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599749A4"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1BF0EDC6"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2A3733F4"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68C33CAA" w14:textId="77777777" w:rsidR="00F506DC" w:rsidRPr="00F83E2C" w:rsidRDefault="00F506DC" w:rsidP="0061316A">
            <w:pPr>
              <w:rPr>
                <w:rFonts w:asciiTheme="majorHAnsi" w:hAnsiTheme="majorHAnsi"/>
                <w:sz w:val="22"/>
                <w:szCs w:val="22"/>
              </w:rPr>
            </w:pPr>
          </w:p>
        </w:tc>
        <w:tc>
          <w:tcPr>
            <w:tcW w:w="2273" w:type="dxa"/>
          </w:tcPr>
          <w:p w14:paraId="24FB231F"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517F1C2D"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1468C1DE"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11E21B1F"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3AEC929F"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22D0DA41" w14:textId="77777777" w:rsidR="00F506DC" w:rsidRPr="00F83E2C" w:rsidRDefault="00F506DC" w:rsidP="0061316A">
            <w:pPr>
              <w:rPr>
                <w:rFonts w:asciiTheme="majorHAnsi" w:hAnsiTheme="majorHAnsi"/>
                <w:sz w:val="22"/>
                <w:szCs w:val="22"/>
              </w:rPr>
            </w:pPr>
          </w:p>
        </w:tc>
        <w:tc>
          <w:tcPr>
            <w:tcW w:w="2273" w:type="dxa"/>
          </w:tcPr>
          <w:p w14:paraId="4151B572"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76AABB57"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0EE1EC26"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0C2D24E1"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05D98CA0"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20C1B129" w14:textId="77777777" w:rsidR="00F506DC" w:rsidRPr="00F83E2C" w:rsidRDefault="00F506DC" w:rsidP="0061316A">
            <w:pPr>
              <w:rPr>
                <w:rFonts w:asciiTheme="majorHAnsi" w:hAnsiTheme="majorHAnsi"/>
                <w:sz w:val="22"/>
                <w:szCs w:val="22"/>
              </w:rPr>
            </w:pPr>
          </w:p>
        </w:tc>
        <w:tc>
          <w:tcPr>
            <w:tcW w:w="2273" w:type="dxa"/>
          </w:tcPr>
          <w:p w14:paraId="41B62BBD"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04B8D432"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41B1302C"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4591CFB1"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53465953"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05F48901" w14:textId="77777777" w:rsidR="00F506DC" w:rsidRPr="00F83E2C" w:rsidRDefault="00F506DC" w:rsidP="0061316A">
            <w:pPr>
              <w:rPr>
                <w:rFonts w:asciiTheme="majorHAnsi" w:hAnsiTheme="majorHAnsi"/>
                <w:sz w:val="22"/>
                <w:szCs w:val="22"/>
              </w:rPr>
            </w:pPr>
          </w:p>
        </w:tc>
        <w:tc>
          <w:tcPr>
            <w:tcW w:w="2273" w:type="dxa"/>
          </w:tcPr>
          <w:p w14:paraId="1138ABA8"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461DF9A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06FFB9FD"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1B8EE07A"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r w:rsidR="00F506DC" w:rsidRPr="00F83E2C" w14:paraId="49DD63F6" w14:textId="77777777" w:rsidTr="00277265">
        <w:tc>
          <w:tcPr>
            <w:cnfStyle w:val="001000000000" w:firstRow="0" w:lastRow="0" w:firstColumn="1" w:lastColumn="0" w:oddVBand="0" w:evenVBand="0" w:oddHBand="0" w:evenHBand="0" w:firstRowFirstColumn="0" w:firstRowLastColumn="0" w:lastRowFirstColumn="0" w:lastRowLastColumn="0"/>
            <w:tcW w:w="1343" w:type="dxa"/>
          </w:tcPr>
          <w:p w14:paraId="4CDD970C" w14:textId="77777777" w:rsidR="00F506DC" w:rsidRPr="00F83E2C" w:rsidRDefault="00F506DC" w:rsidP="0061316A">
            <w:pPr>
              <w:rPr>
                <w:rFonts w:asciiTheme="majorHAnsi" w:hAnsiTheme="majorHAnsi"/>
                <w:sz w:val="22"/>
                <w:szCs w:val="22"/>
              </w:rPr>
            </w:pPr>
          </w:p>
        </w:tc>
        <w:tc>
          <w:tcPr>
            <w:tcW w:w="2273" w:type="dxa"/>
          </w:tcPr>
          <w:p w14:paraId="6BF895A7"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264" w:type="dxa"/>
          </w:tcPr>
          <w:p w14:paraId="3A920FE5"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891" w:type="dxa"/>
          </w:tcPr>
          <w:p w14:paraId="10789125"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c>
          <w:tcPr>
            <w:tcW w:w="2176" w:type="dxa"/>
          </w:tcPr>
          <w:p w14:paraId="7C6500D2" w14:textId="77777777" w:rsidR="00F506DC" w:rsidRPr="00F83E2C" w:rsidRDefault="00F506DC"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b/>
                <w:sz w:val="22"/>
                <w:szCs w:val="22"/>
              </w:rPr>
            </w:pPr>
          </w:p>
        </w:tc>
      </w:tr>
    </w:tbl>
    <w:p w14:paraId="7A67EFD2" w14:textId="77777777" w:rsidR="00F506DC" w:rsidRDefault="00F506DC" w:rsidP="00F506DC">
      <w:pPr>
        <w:widowControl w:val="0"/>
        <w:autoSpaceDE w:val="0"/>
        <w:autoSpaceDN w:val="0"/>
        <w:adjustRightInd w:val="0"/>
        <w:spacing w:before="120" w:line="260" w:lineRule="atLeast"/>
        <w:rPr>
          <w:b/>
        </w:rPr>
      </w:pPr>
    </w:p>
    <w:p w14:paraId="390E7603" w14:textId="77777777" w:rsidR="00F506DC" w:rsidRPr="00341F3E" w:rsidRDefault="00F506DC" w:rsidP="00F506DC">
      <w:pPr>
        <w:pStyle w:val="ListParagraph1"/>
        <w:spacing w:after="120" w:line="260" w:lineRule="atLeast"/>
        <w:ind w:left="0"/>
        <w:rPr>
          <w:rFonts w:cs="Arial"/>
          <w:color w:val="000000"/>
          <w:lang w:eastAsia="ar-SA"/>
        </w:rPr>
      </w:pPr>
    </w:p>
    <w:p w14:paraId="364D544A" w14:textId="77777777" w:rsidR="00F506DC" w:rsidRPr="00EE49EB" w:rsidRDefault="00F506DC" w:rsidP="00F506DC">
      <w:pPr>
        <w:rPr>
          <w:rFonts w:asciiTheme="minorHAnsi" w:hAnsiTheme="minorHAnsi" w:cs="Arial"/>
          <w:b/>
        </w:rPr>
      </w:pPr>
    </w:p>
    <w:tbl>
      <w:tblPr>
        <w:tblW w:w="0" w:type="auto"/>
        <w:tblLayout w:type="fixed"/>
        <w:tblLook w:val="0000" w:firstRow="0" w:lastRow="0" w:firstColumn="0" w:lastColumn="0" w:noHBand="0" w:noVBand="0"/>
      </w:tblPr>
      <w:tblGrid>
        <w:gridCol w:w="3337"/>
        <w:gridCol w:w="1483"/>
        <w:gridCol w:w="4639"/>
      </w:tblGrid>
      <w:tr w:rsidR="00F506DC" w:rsidRPr="009B45EE" w14:paraId="3FBE82A0" w14:textId="77777777" w:rsidTr="0061316A">
        <w:trPr>
          <w:trHeight w:val="623"/>
        </w:trPr>
        <w:tc>
          <w:tcPr>
            <w:tcW w:w="3337" w:type="dxa"/>
          </w:tcPr>
          <w:p w14:paraId="4FA7747F" w14:textId="77777777" w:rsidR="00F506DC" w:rsidRPr="009B45EE" w:rsidRDefault="00F506DC" w:rsidP="0061316A">
            <w:r w:rsidRPr="009B45EE">
              <w:t>Kraj:</w:t>
            </w:r>
          </w:p>
        </w:tc>
        <w:tc>
          <w:tcPr>
            <w:tcW w:w="1483" w:type="dxa"/>
          </w:tcPr>
          <w:p w14:paraId="662D0F44" w14:textId="77777777" w:rsidR="00F506DC" w:rsidRPr="009B45EE" w:rsidRDefault="00F506DC" w:rsidP="0061316A">
            <w:pPr>
              <w:tabs>
                <w:tab w:val="center" w:pos="7020"/>
              </w:tabs>
              <w:jc w:val="center"/>
            </w:pPr>
          </w:p>
        </w:tc>
        <w:tc>
          <w:tcPr>
            <w:tcW w:w="4639" w:type="dxa"/>
          </w:tcPr>
          <w:p w14:paraId="69AF8974" w14:textId="77777777" w:rsidR="00F506DC" w:rsidRPr="009B45EE" w:rsidRDefault="00F506DC" w:rsidP="0061316A">
            <w:pPr>
              <w:tabs>
                <w:tab w:val="center" w:pos="7020"/>
              </w:tabs>
            </w:pPr>
            <w:r w:rsidRPr="009B45EE">
              <w:t xml:space="preserve">      Podpisnik: </w:t>
            </w:r>
          </w:p>
          <w:p w14:paraId="0E391A9C" w14:textId="77777777" w:rsidR="00F506DC" w:rsidRPr="009B45EE" w:rsidRDefault="00F506DC" w:rsidP="0061316A">
            <w:pPr>
              <w:tabs>
                <w:tab w:val="center" w:pos="7020"/>
              </w:tabs>
            </w:pPr>
          </w:p>
        </w:tc>
      </w:tr>
      <w:tr w:rsidR="00F506DC" w:rsidRPr="009B45EE" w14:paraId="544FC595" w14:textId="77777777" w:rsidTr="0061316A">
        <w:trPr>
          <w:trHeight w:val="364"/>
        </w:trPr>
        <w:tc>
          <w:tcPr>
            <w:tcW w:w="3337" w:type="dxa"/>
          </w:tcPr>
          <w:p w14:paraId="0AA6178F" w14:textId="77777777" w:rsidR="00F506DC" w:rsidRPr="009B45EE" w:rsidRDefault="00F506DC" w:rsidP="0061316A">
            <w:r w:rsidRPr="009B45EE">
              <w:t>Datum</w:t>
            </w:r>
            <w:r w:rsidRPr="009B45EE">
              <w:fldChar w:fldCharType="begin">
                <w:ffData>
                  <w:name w:val="Besedilo22"/>
                  <w:enabled/>
                  <w:calcOnExit w:val="0"/>
                  <w:textInput/>
                </w:ffData>
              </w:fldChar>
            </w:r>
            <w:r w:rsidRPr="009B45EE">
              <w:instrText xml:space="preserve"> FORMTEXT </w:instrText>
            </w:r>
            <w:r w:rsidRPr="009B45EE">
              <w:fldChar w:fldCharType="separate"/>
            </w:r>
            <w:r w:rsidRPr="009B45EE">
              <w:fldChar w:fldCharType="end"/>
            </w:r>
            <w:r w:rsidRPr="009B45EE">
              <w:t xml:space="preserve">: </w:t>
            </w:r>
          </w:p>
        </w:tc>
        <w:tc>
          <w:tcPr>
            <w:tcW w:w="1483" w:type="dxa"/>
          </w:tcPr>
          <w:p w14:paraId="20E27DDA" w14:textId="77777777" w:rsidR="00F506DC" w:rsidRPr="009B45EE" w:rsidRDefault="00F506DC" w:rsidP="0061316A">
            <w:pPr>
              <w:jc w:val="center"/>
            </w:pPr>
            <w:r w:rsidRPr="009B45EE">
              <w:t>Žig</w:t>
            </w:r>
          </w:p>
        </w:tc>
        <w:tc>
          <w:tcPr>
            <w:tcW w:w="4639" w:type="dxa"/>
          </w:tcPr>
          <w:p w14:paraId="2C02D0D0" w14:textId="77777777" w:rsidR="00F506DC" w:rsidRPr="009B45EE" w:rsidRDefault="00F506DC" w:rsidP="0061316A">
            <w:pPr>
              <w:jc w:val="center"/>
            </w:pPr>
            <w:r w:rsidRPr="009B45EE">
              <w:t>________________________</w:t>
            </w:r>
          </w:p>
          <w:p w14:paraId="03119362" w14:textId="77777777" w:rsidR="00F506DC" w:rsidRPr="009B45EE" w:rsidRDefault="00F506DC" w:rsidP="0061316A">
            <w:pPr>
              <w:jc w:val="center"/>
            </w:pPr>
            <w:r w:rsidRPr="009B45EE">
              <w:t xml:space="preserve">Podpis  odgovorne osebe </w:t>
            </w:r>
          </w:p>
        </w:tc>
      </w:tr>
    </w:tbl>
    <w:p w14:paraId="080BAAB0" w14:textId="77777777" w:rsidR="00F506DC" w:rsidRPr="0042599F" w:rsidRDefault="00F506DC" w:rsidP="00F506DC">
      <w:pPr>
        <w:rPr>
          <w:lang w:bidi="en-US"/>
        </w:rPr>
      </w:pPr>
    </w:p>
    <w:p w14:paraId="429FD723" w14:textId="77777777" w:rsidR="00F506DC" w:rsidRDefault="00F506DC" w:rsidP="00F506DC">
      <w:pPr>
        <w:autoSpaceDE w:val="0"/>
        <w:autoSpaceDN w:val="0"/>
        <w:adjustRightInd w:val="0"/>
        <w:spacing w:line="288" w:lineRule="auto"/>
        <w:jc w:val="both"/>
        <w:rPr>
          <w:rFonts w:eastAsia="TT137o00"/>
          <w:sz w:val="22"/>
          <w:szCs w:val="22"/>
        </w:rPr>
      </w:pPr>
    </w:p>
    <w:p w14:paraId="090D3DB6" w14:textId="77777777" w:rsidR="00F506DC" w:rsidRPr="003238A5" w:rsidRDefault="00F506DC" w:rsidP="00F506DC">
      <w:pPr>
        <w:rPr>
          <w:rFonts w:eastAsia="TT137o00"/>
          <w:sz w:val="22"/>
          <w:szCs w:val="22"/>
        </w:rPr>
      </w:pPr>
    </w:p>
    <w:p w14:paraId="2061AE3B" w14:textId="77777777" w:rsidR="00F506DC" w:rsidRPr="00226D4E" w:rsidRDefault="00F506DC" w:rsidP="00F506DC">
      <w:pPr>
        <w:ind w:left="360"/>
        <w:rPr>
          <w:rFonts w:eastAsia="TT137o00"/>
          <w:sz w:val="16"/>
          <w:szCs w:val="16"/>
        </w:rPr>
      </w:pPr>
    </w:p>
    <w:p w14:paraId="5E65CCF9" w14:textId="77777777" w:rsidR="00F506DC" w:rsidRDefault="00F506DC" w:rsidP="00F506DC">
      <w:pPr>
        <w:rPr>
          <w:rFonts w:eastAsia="TT137o00"/>
          <w:sz w:val="22"/>
          <w:szCs w:val="22"/>
        </w:rPr>
      </w:pPr>
    </w:p>
    <w:p w14:paraId="73E75D92" w14:textId="77777777" w:rsidR="00277265" w:rsidRDefault="00277265" w:rsidP="00F506DC">
      <w:pPr>
        <w:rPr>
          <w:rFonts w:eastAsia="TT137o00"/>
          <w:sz w:val="22"/>
          <w:szCs w:val="22"/>
        </w:rPr>
      </w:pPr>
    </w:p>
    <w:p w14:paraId="5598D3CB" w14:textId="77777777" w:rsidR="00277265" w:rsidRDefault="00277265" w:rsidP="00F506DC">
      <w:pPr>
        <w:rPr>
          <w:rFonts w:eastAsia="TT137o00"/>
          <w:sz w:val="22"/>
          <w:szCs w:val="22"/>
        </w:rPr>
      </w:pPr>
    </w:p>
    <w:p w14:paraId="48AE970D" w14:textId="278C7A5D" w:rsidR="008F2CC6" w:rsidRPr="00FC5C90" w:rsidRDefault="00FC5C90" w:rsidP="00B80F4D">
      <w:pPr>
        <w:spacing w:after="240" w:line="312" w:lineRule="auto"/>
        <w:ind w:left="7788"/>
        <w:jc w:val="both"/>
        <w:rPr>
          <w:rFonts w:ascii="Calibri" w:hAnsi="Calibri" w:cs="Calibri"/>
          <w:b/>
          <w:sz w:val="22"/>
          <w:szCs w:val="22"/>
          <w:lang w:eastAsia="sl-SI"/>
        </w:rPr>
      </w:pPr>
      <w:r>
        <w:rPr>
          <w:rFonts w:ascii="Calibri" w:hAnsi="Calibri" w:cs="Calibri"/>
          <w:b/>
          <w:sz w:val="22"/>
          <w:szCs w:val="22"/>
          <w:lang w:eastAsia="sl-SI"/>
        </w:rPr>
        <w:t xml:space="preserve">PRILOGA </w:t>
      </w:r>
      <w:r w:rsidR="007C4284">
        <w:rPr>
          <w:rFonts w:ascii="Calibri" w:hAnsi="Calibri" w:cs="Calibri"/>
          <w:b/>
          <w:sz w:val="22"/>
          <w:szCs w:val="22"/>
          <w:lang w:eastAsia="sl-SI"/>
        </w:rPr>
        <w:t>10</w:t>
      </w:r>
    </w:p>
    <w:p w14:paraId="799F6806" w14:textId="77777777" w:rsidR="008668A1" w:rsidRPr="00E4509C" w:rsidRDefault="008668A1" w:rsidP="008668A1">
      <w:pPr>
        <w:pStyle w:val="Naslov1"/>
        <w:spacing w:before="120"/>
        <w:rPr>
          <w:szCs w:val="36"/>
        </w:rPr>
      </w:pPr>
      <w:bookmarkStart w:id="94" w:name="_Toc192494851"/>
      <w:r w:rsidRPr="00E4509C">
        <w:rPr>
          <w:szCs w:val="36"/>
        </w:rPr>
        <w:t>SEZNAM REFERENČNIH DEL ČLANOV REVIZIJSKE SKUPINE</w:t>
      </w:r>
      <w:bookmarkEnd w:id="94"/>
    </w:p>
    <w:p w14:paraId="7366A52A" w14:textId="77777777" w:rsidR="008668A1" w:rsidRPr="001740C5" w:rsidRDefault="008668A1" w:rsidP="008668A1">
      <w:pPr>
        <w:rPr>
          <w:lang w:bidi="en-US"/>
        </w:rPr>
      </w:pPr>
    </w:p>
    <w:p w14:paraId="43DB272E" w14:textId="77777777" w:rsidR="008668A1" w:rsidRDefault="008668A1" w:rsidP="008668A1">
      <w:pPr>
        <w:rPr>
          <w:lang w:bidi="en-US"/>
        </w:rPr>
      </w:pPr>
      <w:r>
        <w:rPr>
          <w:lang w:bidi="en-US"/>
        </w:rPr>
        <w:t>Spodaj podpisani gospodarski subjekt:</w:t>
      </w:r>
    </w:p>
    <w:p w14:paraId="497AF158" w14:textId="77777777" w:rsidR="008668A1" w:rsidRPr="006E5F07" w:rsidRDefault="008668A1" w:rsidP="008668A1">
      <w:pPr>
        <w:rPr>
          <w:lang w:bidi="en-US"/>
        </w:rPr>
      </w:pPr>
    </w:p>
    <w:tbl>
      <w:tblPr>
        <w:tblW w:w="8734" w:type="dxa"/>
        <w:tblLook w:val="01E0" w:firstRow="1" w:lastRow="1" w:firstColumn="1" w:lastColumn="1" w:noHBand="0" w:noVBand="0"/>
      </w:tblPr>
      <w:tblGrid>
        <w:gridCol w:w="8734"/>
      </w:tblGrid>
      <w:tr w:rsidR="008668A1" w:rsidRPr="00A506EC" w14:paraId="13910A36" w14:textId="77777777" w:rsidTr="0061316A">
        <w:trPr>
          <w:trHeight w:val="407"/>
        </w:trPr>
        <w:tc>
          <w:tcPr>
            <w:tcW w:w="8734" w:type="dxa"/>
            <w:shd w:val="clear" w:color="auto" w:fill="auto"/>
          </w:tcPr>
          <w:p w14:paraId="0C898A73" w14:textId="77777777" w:rsidR="008668A1" w:rsidRPr="00A506EC" w:rsidRDefault="008668A1" w:rsidP="0061316A">
            <w:pPr>
              <w:pStyle w:val="HTML-oblikovano"/>
              <w:spacing w:after="240"/>
              <w:jc w:val="both"/>
              <w:rPr>
                <w:rFonts w:ascii="Times New Roman" w:hAnsi="Times New Roman" w:cs="Times New Roman"/>
                <w:sz w:val="22"/>
                <w:szCs w:val="22"/>
              </w:rPr>
            </w:pPr>
            <w:r>
              <w:rPr>
                <w:rFonts w:ascii="Times New Roman" w:hAnsi="Times New Roman" w:cs="Times New Roman"/>
                <w:bCs/>
                <w:sz w:val="22"/>
                <w:szCs w:val="22"/>
              </w:rPr>
              <w:t>naziv</w:t>
            </w:r>
            <w:r w:rsidRPr="00A506EC">
              <w:rPr>
                <w:rFonts w:ascii="Times New Roman" w:hAnsi="Times New Roman" w:cs="Times New Roman"/>
                <w:bCs/>
                <w:sz w:val="22"/>
                <w:szCs w:val="22"/>
              </w:rPr>
              <w:t>: ______________________________________________</w:t>
            </w:r>
          </w:p>
        </w:tc>
      </w:tr>
      <w:tr w:rsidR="008668A1" w:rsidRPr="007D28D0" w14:paraId="731C342F" w14:textId="77777777" w:rsidTr="0061316A">
        <w:trPr>
          <w:trHeight w:val="407"/>
        </w:trPr>
        <w:tc>
          <w:tcPr>
            <w:tcW w:w="8734" w:type="dxa"/>
            <w:shd w:val="clear" w:color="auto" w:fill="auto"/>
          </w:tcPr>
          <w:p w14:paraId="3E418871" w14:textId="77777777" w:rsidR="008668A1" w:rsidRPr="00A506EC" w:rsidRDefault="008668A1" w:rsidP="0061316A">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bCs/>
                <w:sz w:val="22"/>
                <w:szCs w:val="22"/>
              </w:rPr>
            </w:pPr>
            <w:r>
              <w:rPr>
                <w:rFonts w:ascii="Times New Roman" w:hAnsi="Times New Roman" w:cs="Times New Roman"/>
                <w:bCs/>
                <w:sz w:val="22"/>
                <w:szCs w:val="22"/>
              </w:rPr>
              <w:t>naslov</w:t>
            </w:r>
            <w:r w:rsidRPr="00A506EC">
              <w:rPr>
                <w:rFonts w:ascii="Times New Roman" w:hAnsi="Times New Roman" w:cs="Times New Roman"/>
                <w:bCs/>
                <w:sz w:val="22"/>
                <w:szCs w:val="22"/>
              </w:rPr>
              <w:t>: _______________________________________</w:t>
            </w:r>
            <w:r>
              <w:rPr>
                <w:rFonts w:ascii="Times New Roman" w:hAnsi="Times New Roman" w:cs="Times New Roman"/>
                <w:bCs/>
                <w:sz w:val="22"/>
                <w:szCs w:val="22"/>
              </w:rPr>
              <w:t>______</w:t>
            </w:r>
          </w:p>
        </w:tc>
      </w:tr>
    </w:tbl>
    <w:p w14:paraId="1C0AE6D0" w14:textId="77777777" w:rsidR="008668A1" w:rsidRDefault="008668A1" w:rsidP="008668A1">
      <w:pPr>
        <w:widowControl w:val="0"/>
        <w:autoSpaceDE w:val="0"/>
        <w:autoSpaceDN w:val="0"/>
        <w:adjustRightInd w:val="0"/>
        <w:spacing w:before="120" w:line="260" w:lineRule="atLeast"/>
        <w:rPr>
          <w:b/>
        </w:rPr>
      </w:pPr>
    </w:p>
    <w:p w14:paraId="28FBD8B8" w14:textId="77777777" w:rsidR="008668A1" w:rsidRDefault="008668A1" w:rsidP="008668A1">
      <w:pPr>
        <w:pStyle w:val="Naslov1"/>
        <w:spacing w:before="0"/>
        <w:jc w:val="center"/>
      </w:pPr>
    </w:p>
    <w:tbl>
      <w:tblPr>
        <w:tblStyle w:val="CGPCorpBesediloPoudarek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2273"/>
        <w:gridCol w:w="2264"/>
        <w:gridCol w:w="891"/>
        <w:gridCol w:w="2176"/>
      </w:tblGrid>
      <w:tr w:rsidR="008668A1" w:rsidRPr="00847DF9" w14:paraId="3980C85F" w14:textId="77777777" w:rsidTr="002772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72" w:type="dxa"/>
            <w:gridSpan w:val="5"/>
          </w:tcPr>
          <w:p w14:paraId="60B5CCDB" w14:textId="77777777" w:rsidR="008668A1" w:rsidRPr="00847DF9" w:rsidRDefault="008668A1" w:rsidP="0061316A">
            <w:pPr>
              <w:rPr>
                <w:rFonts w:asciiTheme="majorHAnsi" w:hAnsiTheme="majorHAnsi" w:cstheme="minorHAnsi"/>
              </w:rPr>
            </w:pPr>
            <w:r w:rsidRPr="00847DF9">
              <w:rPr>
                <w:rFonts w:asciiTheme="majorHAnsi" w:hAnsiTheme="majorHAnsi" w:cstheme="minorHAnsi"/>
              </w:rPr>
              <w:t>Ime in priimek:</w:t>
            </w:r>
          </w:p>
        </w:tc>
      </w:tr>
      <w:tr w:rsidR="008668A1" w:rsidRPr="00847DF9" w14:paraId="5D6AE33A" w14:textId="77777777" w:rsidTr="00277265">
        <w:tc>
          <w:tcPr>
            <w:cnfStyle w:val="001000000000" w:firstRow="0" w:lastRow="0" w:firstColumn="1" w:lastColumn="0" w:oddVBand="0" w:evenVBand="0" w:oddHBand="0" w:evenHBand="0" w:firstRowFirstColumn="0" w:firstRowLastColumn="0" w:lastRowFirstColumn="0" w:lastRowLastColumn="0"/>
            <w:tcW w:w="9372" w:type="dxa"/>
            <w:gridSpan w:val="5"/>
          </w:tcPr>
          <w:p w14:paraId="1C93C40C" w14:textId="77777777" w:rsidR="008668A1" w:rsidRPr="00847DF9" w:rsidRDefault="008668A1" w:rsidP="0061316A">
            <w:pPr>
              <w:rPr>
                <w:rFonts w:asciiTheme="majorHAnsi" w:hAnsiTheme="majorHAnsi" w:cstheme="minorHAnsi"/>
              </w:rPr>
            </w:pPr>
            <w:r w:rsidRPr="00847DF9">
              <w:rPr>
                <w:rFonts w:asciiTheme="majorHAnsi" w:hAnsiTheme="majorHAnsi" w:cstheme="minorHAnsi"/>
              </w:rPr>
              <w:t>Izobrazba:</w:t>
            </w:r>
          </w:p>
          <w:p w14:paraId="6BD4CA89" w14:textId="77777777" w:rsidR="008668A1" w:rsidRPr="00847DF9" w:rsidRDefault="008668A1" w:rsidP="0061316A">
            <w:pPr>
              <w:rPr>
                <w:rFonts w:asciiTheme="majorHAnsi" w:hAnsiTheme="majorHAnsi" w:cstheme="minorHAnsi"/>
              </w:rPr>
            </w:pPr>
            <w:r w:rsidRPr="00847DF9">
              <w:rPr>
                <w:rFonts w:asciiTheme="majorHAnsi" w:hAnsiTheme="majorHAnsi" w:cstheme="minorHAnsi"/>
              </w:rPr>
              <w:t>Položaj v družbi:</w:t>
            </w:r>
          </w:p>
        </w:tc>
      </w:tr>
      <w:tr w:rsidR="008668A1" w:rsidRPr="00847DF9" w14:paraId="5387FEB0"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689C12D7" w14:textId="77777777" w:rsidR="008668A1" w:rsidRPr="00847DF9" w:rsidRDefault="008668A1" w:rsidP="0061316A">
            <w:pPr>
              <w:rPr>
                <w:rFonts w:asciiTheme="majorHAnsi" w:hAnsiTheme="majorHAnsi" w:cstheme="minorHAnsi"/>
              </w:rPr>
            </w:pPr>
            <w:r w:rsidRPr="00847DF9">
              <w:rPr>
                <w:rFonts w:asciiTheme="majorHAnsi" w:hAnsiTheme="majorHAnsi" w:cstheme="minorHAnsi"/>
              </w:rPr>
              <w:t>Zap. št.</w:t>
            </w:r>
          </w:p>
        </w:tc>
        <w:tc>
          <w:tcPr>
            <w:tcW w:w="2273" w:type="dxa"/>
          </w:tcPr>
          <w:p w14:paraId="468BBC17"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rPr>
            </w:pPr>
            <w:r w:rsidRPr="00847DF9">
              <w:rPr>
                <w:rFonts w:asciiTheme="majorHAnsi" w:hAnsiTheme="majorHAnsi" w:cstheme="minorHAnsi"/>
                <w:b/>
              </w:rPr>
              <w:t>Naročnik</w:t>
            </w:r>
          </w:p>
        </w:tc>
        <w:tc>
          <w:tcPr>
            <w:tcW w:w="2264" w:type="dxa"/>
          </w:tcPr>
          <w:p w14:paraId="79BB8D1A"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rPr>
            </w:pPr>
            <w:r w:rsidRPr="00847DF9">
              <w:rPr>
                <w:rFonts w:asciiTheme="majorHAnsi" w:hAnsiTheme="majorHAnsi" w:cstheme="minorHAnsi"/>
                <w:b/>
              </w:rPr>
              <w:t xml:space="preserve">Referenčno delo </w:t>
            </w:r>
          </w:p>
          <w:p w14:paraId="2B211AFA"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rPr>
            </w:pPr>
            <w:r w:rsidRPr="00847DF9">
              <w:rPr>
                <w:rFonts w:asciiTheme="majorHAnsi" w:hAnsiTheme="majorHAnsi" w:cstheme="minorHAnsi"/>
                <w:b/>
              </w:rPr>
              <w:t>(zaključena revizija)</w:t>
            </w:r>
          </w:p>
        </w:tc>
        <w:tc>
          <w:tcPr>
            <w:tcW w:w="891" w:type="dxa"/>
          </w:tcPr>
          <w:p w14:paraId="3014BE77"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rPr>
            </w:pPr>
            <w:r w:rsidRPr="00847DF9">
              <w:rPr>
                <w:rFonts w:asciiTheme="majorHAnsi" w:hAnsiTheme="majorHAnsi" w:cstheme="minorHAnsi"/>
                <w:b/>
              </w:rPr>
              <w:t>Leto</w:t>
            </w:r>
          </w:p>
        </w:tc>
        <w:tc>
          <w:tcPr>
            <w:tcW w:w="2176" w:type="dxa"/>
          </w:tcPr>
          <w:p w14:paraId="26DBA64F"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b/>
              </w:rPr>
            </w:pPr>
            <w:r w:rsidRPr="00847DF9">
              <w:rPr>
                <w:rFonts w:asciiTheme="majorHAnsi" w:hAnsiTheme="majorHAnsi" w:cstheme="minorHAnsi"/>
                <w:b/>
              </w:rPr>
              <w:t>Št. opravljenih revizijskih dni</w:t>
            </w:r>
          </w:p>
        </w:tc>
      </w:tr>
      <w:tr w:rsidR="008668A1" w:rsidRPr="00847DF9" w14:paraId="7EC68F87"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2342858C" w14:textId="77777777" w:rsidR="008668A1" w:rsidRPr="00847DF9" w:rsidRDefault="008668A1" w:rsidP="0061316A">
            <w:pPr>
              <w:rPr>
                <w:rFonts w:asciiTheme="majorHAnsi" w:hAnsiTheme="majorHAnsi" w:cstheme="minorHAnsi"/>
              </w:rPr>
            </w:pPr>
          </w:p>
        </w:tc>
        <w:tc>
          <w:tcPr>
            <w:tcW w:w="2273" w:type="dxa"/>
          </w:tcPr>
          <w:p w14:paraId="4A0A1D02"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0107A4B5"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1D46521A"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2DC87894"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40DAF8F0"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227D3AB9" w14:textId="77777777" w:rsidR="008668A1" w:rsidRPr="00847DF9" w:rsidRDefault="008668A1" w:rsidP="0061316A">
            <w:pPr>
              <w:rPr>
                <w:rFonts w:asciiTheme="majorHAnsi" w:hAnsiTheme="majorHAnsi" w:cstheme="minorHAnsi"/>
              </w:rPr>
            </w:pPr>
          </w:p>
        </w:tc>
        <w:tc>
          <w:tcPr>
            <w:tcW w:w="2273" w:type="dxa"/>
          </w:tcPr>
          <w:p w14:paraId="39429310"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4A10AE12"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7CF2B988"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06C4A42D"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6E9FEF48"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2B8CD792" w14:textId="77777777" w:rsidR="008668A1" w:rsidRPr="00847DF9" w:rsidRDefault="008668A1" w:rsidP="0061316A">
            <w:pPr>
              <w:rPr>
                <w:rFonts w:asciiTheme="majorHAnsi" w:hAnsiTheme="majorHAnsi" w:cstheme="minorHAnsi"/>
              </w:rPr>
            </w:pPr>
          </w:p>
        </w:tc>
        <w:tc>
          <w:tcPr>
            <w:tcW w:w="2273" w:type="dxa"/>
          </w:tcPr>
          <w:p w14:paraId="5536C159"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30A44DD9"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2A4B417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241C5970"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3CC85370"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08AB95F2" w14:textId="77777777" w:rsidR="008668A1" w:rsidRPr="00847DF9" w:rsidRDefault="008668A1" w:rsidP="0061316A">
            <w:pPr>
              <w:rPr>
                <w:rFonts w:asciiTheme="majorHAnsi" w:hAnsiTheme="majorHAnsi" w:cstheme="minorHAnsi"/>
              </w:rPr>
            </w:pPr>
          </w:p>
        </w:tc>
        <w:tc>
          <w:tcPr>
            <w:tcW w:w="2273" w:type="dxa"/>
          </w:tcPr>
          <w:p w14:paraId="39A410E6"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662912E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50C82A53"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2A0C8147"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6EB5C370"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6C35D6F0" w14:textId="77777777" w:rsidR="008668A1" w:rsidRPr="00847DF9" w:rsidRDefault="008668A1" w:rsidP="0061316A">
            <w:pPr>
              <w:rPr>
                <w:rFonts w:asciiTheme="majorHAnsi" w:hAnsiTheme="majorHAnsi" w:cstheme="minorHAnsi"/>
              </w:rPr>
            </w:pPr>
          </w:p>
        </w:tc>
        <w:tc>
          <w:tcPr>
            <w:tcW w:w="2273" w:type="dxa"/>
          </w:tcPr>
          <w:p w14:paraId="68839A90"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1BCD7D60"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354F9767"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497027DA"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47E4C87F"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4E179972" w14:textId="77777777" w:rsidR="008668A1" w:rsidRPr="00847DF9" w:rsidRDefault="008668A1" w:rsidP="0061316A">
            <w:pPr>
              <w:rPr>
                <w:rFonts w:asciiTheme="majorHAnsi" w:hAnsiTheme="majorHAnsi" w:cstheme="minorHAnsi"/>
              </w:rPr>
            </w:pPr>
          </w:p>
        </w:tc>
        <w:tc>
          <w:tcPr>
            <w:tcW w:w="2273" w:type="dxa"/>
          </w:tcPr>
          <w:p w14:paraId="7A668AB2"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4AE3B82A"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1D1CF382"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7AB68A4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51776601"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2EEC9B36" w14:textId="77777777" w:rsidR="008668A1" w:rsidRPr="00847DF9" w:rsidRDefault="008668A1" w:rsidP="0061316A">
            <w:pPr>
              <w:rPr>
                <w:rFonts w:asciiTheme="majorHAnsi" w:hAnsiTheme="majorHAnsi" w:cstheme="minorHAnsi"/>
              </w:rPr>
            </w:pPr>
          </w:p>
        </w:tc>
        <w:tc>
          <w:tcPr>
            <w:tcW w:w="2273" w:type="dxa"/>
          </w:tcPr>
          <w:p w14:paraId="460B2FBF"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36339704"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74354C1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3BB608AB"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068E51D1"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6C91250E" w14:textId="77777777" w:rsidR="008668A1" w:rsidRPr="00847DF9" w:rsidRDefault="008668A1" w:rsidP="0061316A">
            <w:pPr>
              <w:rPr>
                <w:rFonts w:asciiTheme="majorHAnsi" w:hAnsiTheme="majorHAnsi" w:cstheme="minorHAnsi"/>
              </w:rPr>
            </w:pPr>
          </w:p>
        </w:tc>
        <w:tc>
          <w:tcPr>
            <w:tcW w:w="2273" w:type="dxa"/>
          </w:tcPr>
          <w:p w14:paraId="17476B1F"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29E5406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5AE59054"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33DED496"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439A6B1C"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1CE571CE" w14:textId="77777777" w:rsidR="008668A1" w:rsidRPr="00847DF9" w:rsidRDefault="008668A1" w:rsidP="0061316A">
            <w:pPr>
              <w:rPr>
                <w:rFonts w:asciiTheme="majorHAnsi" w:hAnsiTheme="majorHAnsi" w:cstheme="minorHAnsi"/>
              </w:rPr>
            </w:pPr>
          </w:p>
        </w:tc>
        <w:tc>
          <w:tcPr>
            <w:tcW w:w="2273" w:type="dxa"/>
          </w:tcPr>
          <w:p w14:paraId="294BAC20"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57171B9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2C8B6DFE"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7C076AD5"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1C798C84"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160BE339" w14:textId="77777777" w:rsidR="008668A1" w:rsidRPr="00847DF9" w:rsidRDefault="008668A1" w:rsidP="0061316A">
            <w:pPr>
              <w:rPr>
                <w:rFonts w:asciiTheme="majorHAnsi" w:hAnsiTheme="majorHAnsi" w:cstheme="minorHAnsi"/>
              </w:rPr>
            </w:pPr>
          </w:p>
        </w:tc>
        <w:tc>
          <w:tcPr>
            <w:tcW w:w="2273" w:type="dxa"/>
          </w:tcPr>
          <w:p w14:paraId="6118B136"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0B53449B"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147B9593"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6425E2C5"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r w:rsidR="008668A1" w:rsidRPr="00847DF9" w14:paraId="3307CADD" w14:textId="77777777" w:rsidTr="00277265">
        <w:tc>
          <w:tcPr>
            <w:cnfStyle w:val="001000000000" w:firstRow="0" w:lastRow="0" w:firstColumn="1" w:lastColumn="0" w:oddVBand="0" w:evenVBand="0" w:oddHBand="0" w:evenHBand="0" w:firstRowFirstColumn="0" w:firstRowLastColumn="0" w:lastRowFirstColumn="0" w:lastRowLastColumn="0"/>
            <w:tcW w:w="1768" w:type="dxa"/>
          </w:tcPr>
          <w:p w14:paraId="7E105B79" w14:textId="77777777" w:rsidR="008668A1" w:rsidRPr="00847DF9" w:rsidRDefault="008668A1" w:rsidP="0061316A">
            <w:pPr>
              <w:rPr>
                <w:rFonts w:asciiTheme="majorHAnsi" w:hAnsiTheme="majorHAnsi" w:cstheme="minorHAnsi"/>
              </w:rPr>
            </w:pPr>
          </w:p>
        </w:tc>
        <w:tc>
          <w:tcPr>
            <w:tcW w:w="2273" w:type="dxa"/>
          </w:tcPr>
          <w:p w14:paraId="549221A6"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264" w:type="dxa"/>
          </w:tcPr>
          <w:p w14:paraId="0521BE57"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891" w:type="dxa"/>
          </w:tcPr>
          <w:p w14:paraId="7A8FCBB2"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c>
          <w:tcPr>
            <w:tcW w:w="2176" w:type="dxa"/>
          </w:tcPr>
          <w:p w14:paraId="79865F6D" w14:textId="77777777" w:rsidR="008668A1" w:rsidRPr="00847DF9" w:rsidRDefault="008668A1"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cstheme="minorHAnsi"/>
              </w:rPr>
            </w:pPr>
          </w:p>
        </w:tc>
      </w:tr>
    </w:tbl>
    <w:p w14:paraId="4CFE5A46" w14:textId="77777777" w:rsidR="008668A1" w:rsidRPr="008668A1" w:rsidRDefault="008668A1" w:rsidP="008668A1">
      <w:pPr>
        <w:ind w:firstLine="708"/>
        <w:rPr>
          <w:rFonts w:ascii="Calibri" w:hAnsi="Calibri" w:cs="Calibri"/>
          <w:i/>
          <w:sz w:val="18"/>
          <w:szCs w:val="18"/>
        </w:rPr>
      </w:pPr>
      <w:r w:rsidRPr="008668A1">
        <w:rPr>
          <w:rFonts w:ascii="Calibri" w:hAnsi="Calibri" w:cs="Calibri"/>
          <w:i/>
          <w:sz w:val="18"/>
          <w:szCs w:val="18"/>
        </w:rPr>
        <w:t>(Razmnožite obrazec v potrebnem številu izvodov)</w:t>
      </w:r>
    </w:p>
    <w:p w14:paraId="54DA0F0A" w14:textId="77777777" w:rsidR="008668A1" w:rsidRDefault="008668A1" w:rsidP="008668A1">
      <w:pPr>
        <w:rPr>
          <w:rFonts w:asciiTheme="minorHAnsi" w:hAnsiTheme="minorHAnsi" w:cstheme="minorHAnsi"/>
        </w:rPr>
      </w:pPr>
    </w:p>
    <w:p w14:paraId="4C7FC3C8" w14:textId="77777777" w:rsidR="008668A1" w:rsidRDefault="008668A1" w:rsidP="008668A1">
      <w:pPr>
        <w:rPr>
          <w:rFonts w:asciiTheme="minorHAnsi" w:hAnsiTheme="minorHAnsi" w:cstheme="minorHAnsi"/>
        </w:rPr>
      </w:pPr>
    </w:p>
    <w:p w14:paraId="5C869EA1" w14:textId="77777777" w:rsidR="008668A1" w:rsidRDefault="008668A1" w:rsidP="008668A1">
      <w:pPr>
        <w:rPr>
          <w:rFonts w:asciiTheme="minorHAnsi" w:hAnsiTheme="minorHAnsi" w:cstheme="minorHAnsi"/>
        </w:rPr>
      </w:pPr>
    </w:p>
    <w:p w14:paraId="33807190" w14:textId="77777777" w:rsidR="008668A1" w:rsidRPr="00EE49EB" w:rsidRDefault="008668A1" w:rsidP="008668A1">
      <w:pPr>
        <w:rPr>
          <w:rFonts w:asciiTheme="minorHAnsi" w:hAnsiTheme="minorHAnsi" w:cs="Arial"/>
          <w:b/>
        </w:rPr>
      </w:pPr>
    </w:p>
    <w:tbl>
      <w:tblPr>
        <w:tblW w:w="0" w:type="auto"/>
        <w:tblLayout w:type="fixed"/>
        <w:tblLook w:val="0000" w:firstRow="0" w:lastRow="0" w:firstColumn="0" w:lastColumn="0" w:noHBand="0" w:noVBand="0"/>
      </w:tblPr>
      <w:tblGrid>
        <w:gridCol w:w="3337"/>
        <w:gridCol w:w="1483"/>
        <w:gridCol w:w="4639"/>
      </w:tblGrid>
      <w:tr w:rsidR="008668A1" w:rsidRPr="009B45EE" w14:paraId="2AEAEF54" w14:textId="77777777" w:rsidTr="0061316A">
        <w:trPr>
          <w:trHeight w:val="623"/>
        </w:trPr>
        <w:tc>
          <w:tcPr>
            <w:tcW w:w="3337" w:type="dxa"/>
          </w:tcPr>
          <w:p w14:paraId="61916A71" w14:textId="77777777" w:rsidR="008668A1" w:rsidRPr="009B45EE" w:rsidRDefault="008668A1" w:rsidP="0061316A">
            <w:r w:rsidRPr="009B45EE">
              <w:t>Kraj:</w:t>
            </w:r>
          </w:p>
        </w:tc>
        <w:tc>
          <w:tcPr>
            <w:tcW w:w="1483" w:type="dxa"/>
          </w:tcPr>
          <w:p w14:paraId="22AD55AE" w14:textId="77777777" w:rsidR="008668A1" w:rsidRPr="009B45EE" w:rsidRDefault="008668A1" w:rsidP="0061316A">
            <w:pPr>
              <w:tabs>
                <w:tab w:val="center" w:pos="7020"/>
              </w:tabs>
              <w:jc w:val="center"/>
            </w:pPr>
          </w:p>
        </w:tc>
        <w:tc>
          <w:tcPr>
            <w:tcW w:w="4639" w:type="dxa"/>
          </w:tcPr>
          <w:p w14:paraId="6EBCCBE0" w14:textId="77777777" w:rsidR="008668A1" w:rsidRPr="009B45EE" w:rsidRDefault="008668A1" w:rsidP="0061316A">
            <w:pPr>
              <w:tabs>
                <w:tab w:val="center" w:pos="7020"/>
              </w:tabs>
            </w:pPr>
            <w:r w:rsidRPr="009B45EE">
              <w:t xml:space="preserve">      Podpisnik: </w:t>
            </w:r>
          </w:p>
          <w:p w14:paraId="5BE63E25" w14:textId="77777777" w:rsidR="008668A1" w:rsidRPr="009B45EE" w:rsidRDefault="008668A1" w:rsidP="0061316A">
            <w:pPr>
              <w:tabs>
                <w:tab w:val="center" w:pos="7020"/>
              </w:tabs>
            </w:pPr>
          </w:p>
        </w:tc>
      </w:tr>
      <w:tr w:rsidR="008668A1" w:rsidRPr="009B45EE" w14:paraId="1622C39D" w14:textId="77777777" w:rsidTr="0061316A">
        <w:trPr>
          <w:trHeight w:val="364"/>
        </w:trPr>
        <w:tc>
          <w:tcPr>
            <w:tcW w:w="3337" w:type="dxa"/>
          </w:tcPr>
          <w:p w14:paraId="11EC33D9" w14:textId="77777777" w:rsidR="008668A1" w:rsidRPr="009B45EE" w:rsidRDefault="008668A1" w:rsidP="0061316A">
            <w:r w:rsidRPr="009B45EE">
              <w:t>Datum</w:t>
            </w:r>
            <w:r w:rsidRPr="009B45EE">
              <w:fldChar w:fldCharType="begin">
                <w:ffData>
                  <w:name w:val="Besedilo22"/>
                  <w:enabled/>
                  <w:calcOnExit w:val="0"/>
                  <w:textInput/>
                </w:ffData>
              </w:fldChar>
            </w:r>
            <w:r w:rsidRPr="009B45EE">
              <w:instrText xml:space="preserve"> FORMTEXT </w:instrText>
            </w:r>
            <w:r w:rsidRPr="009B45EE">
              <w:fldChar w:fldCharType="separate"/>
            </w:r>
            <w:r w:rsidRPr="009B45EE">
              <w:fldChar w:fldCharType="end"/>
            </w:r>
            <w:r w:rsidRPr="009B45EE">
              <w:t xml:space="preserve">: </w:t>
            </w:r>
          </w:p>
        </w:tc>
        <w:tc>
          <w:tcPr>
            <w:tcW w:w="1483" w:type="dxa"/>
          </w:tcPr>
          <w:p w14:paraId="2D8DC681" w14:textId="77777777" w:rsidR="008668A1" w:rsidRPr="009B45EE" w:rsidRDefault="008668A1" w:rsidP="0061316A">
            <w:pPr>
              <w:jc w:val="center"/>
            </w:pPr>
            <w:r w:rsidRPr="009B45EE">
              <w:t>Žig</w:t>
            </w:r>
          </w:p>
        </w:tc>
        <w:tc>
          <w:tcPr>
            <w:tcW w:w="4639" w:type="dxa"/>
          </w:tcPr>
          <w:p w14:paraId="3304FEF5" w14:textId="77777777" w:rsidR="008668A1" w:rsidRPr="009B45EE" w:rsidRDefault="008668A1" w:rsidP="0061316A">
            <w:pPr>
              <w:jc w:val="center"/>
            </w:pPr>
            <w:r w:rsidRPr="009B45EE">
              <w:t>________________________</w:t>
            </w:r>
          </w:p>
          <w:p w14:paraId="61B5CA67" w14:textId="77777777" w:rsidR="008668A1" w:rsidRPr="009B45EE" w:rsidRDefault="008668A1" w:rsidP="0061316A">
            <w:pPr>
              <w:jc w:val="center"/>
            </w:pPr>
            <w:r w:rsidRPr="009B45EE">
              <w:t xml:space="preserve">Podpis  odgovorne osebe </w:t>
            </w:r>
          </w:p>
        </w:tc>
      </w:tr>
    </w:tbl>
    <w:p w14:paraId="4EB70A9E" w14:textId="77777777" w:rsidR="008668A1" w:rsidRDefault="008668A1" w:rsidP="008668A1">
      <w:pPr>
        <w:pStyle w:val="Glava"/>
        <w:tabs>
          <w:tab w:val="clear" w:pos="4536"/>
          <w:tab w:val="clear" w:pos="9072"/>
        </w:tabs>
        <w:spacing w:before="240"/>
        <w:rPr>
          <w:rFonts w:ascii="Calibri" w:hAnsi="Calibri" w:cs="Calibri"/>
          <w:i/>
          <w:sz w:val="18"/>
          <w:szCs w:val="18"/>
        </w:rPr>
      </w:pPr>
    </w:p>
    <w:p w14:paraId="5F1F2C28" w14:textId="77777777" w:rsidR="008668A1" w:rsidRPr="005677CA" w:rsidRDefault="008668A1" w:rsidP="008668A1">
      <w:pPr>
        <w:pStyle w:val="Glava"/>
        <w:tabs>
          <w:tab w:val="clear" w:pos="4536"/>
          <w:tab w:val="clear" w:pos="9072"/>
        </w:tabs>
        <w:spacing w:before="240"/>
        <w:rPr>
          <w:rFonts w:ascii="Calibri" w:hAnsi="Calibri" w:cs="Calibri"/>
          <w:i/>
          <w:sz w:val="18"/>
          <w:szCs w:val="18"/>
        </w:rPr>
      </w:pPr>
      <w:r>
        <w:rPr>
          <w:rFonts w:ascii="Calibri" w:hAnsi="Calibri" w:cs="Calibri"/>
          <w:i/>
          <w:sz w:val="18"/>
          <w:szCs w:val="18"/>
        </w:rPr>
        <w:t>Obrazec se izpolni za vsak nominiran kader posebej</w:t>
      </w:r>
      <w:r w:rsidRPr="0001413A">
        <w:rPr>
          <w:rFonts w:ascii="Calibri" w:hAnsi="Calibri" w:cs="Calibri"/>
          <w:i/>
          <w:sz w:val="18"/>
          <w:szCs w:val="18"/>
        </w:rPr>
        <w:t>!</w:t>
      </w:r>
    </w:p>
    <w:p w14:paraId="49EDF5CA" w14:textId="77777777" w:rsidR="008668A1" w:rsidRPr="001C450E" w:rsidRDefault="008668A1" w:rsidP="008668A1">
      <w:pPr>
        <w:spacing w:after="240" w:line="312" w:lineRule="auto"/>
        <w:jc w:val="both"/>
        <w:rPr>
          <w:rFonts w:asciiTheme="minorHAnsi" w:hAnsiTheme="minorHAnsi" w:cstheme="minorHAnsi"/>
        </w:rPr>
      </w:pPr>
      <w:r>
        <w:rPr>
          <w:rFonts w:asciiTheme="minorHAnsi" w:hAnsiTheme="minorHAnsi" w:cstheme="minorHAnsi"/>
        </w:rPr>
        <w:br w:type="page"/>
      </w:r>
    </w:p>
    <w:p w14:paraId="1971039D" w14:textId="0C513837" w:rsidR="008668A1" w:rsidRDefault="008668A1" w:rsidP="008668A1">
      <w:pPr>
        <w:tabs>
          <w:tab w:val="left" w:pos="1003"/>
        </w:tabs>
        <w:rPr>
          <w:rFonts w:ascii="Calibri" w:eastAsia="TT137o00" w:hAnsi="Calibri" w:cs="Calibri"/>
          <w:sz w:val="22"/>
          <w:szCs w:val="22"/>
          <w:lang w:eastAsia="sl-SI"/>
        </w:rPr>
      </w:pPr>
    </w:p>
    <w:p w14:paraId="4D976A2C" w14:textId="533F1601" w:rsidR="00EF6090" w:rsidRDefault="00EF6090" w:rsidP="00B80F4D">
      <w:pPr>
        <w:spacing w:after="240" w:line="312" w:lineRule="auto"/>
        <w:ind w:left="7788"/>
        <w:jc w:val="both"/>
        <w:rPr>
          <w:rFonts w:ascii="Calibri" w:hAnsi="Calibri" w:cs="Calibri"/>
          <w:b/>
          <w:sz w:val="22"/>
          <w:szCs w:val="22"/>
          <w:lang w:eastAsia="sl-SI"/>
        </w:rPr>
      </w:pPr>
      <w:r>
        <w:rPr>
          <w:rFonts w:ascii="Calibri" w:hAnsi="Calibri" w:cs="Calibri"/>
          <w:b/>
          <w:sz w:val="22"/>
          <w:szCs w:val="22"/>
          <w:lang w:eastAsia="sl-SI"/>
        </w:rPr>
        <w:t>PRILOGA 1</w:t>
      </w:r>
      <w:r w:rsidR="007C4284">
        <w:rPr>
          <w:rFonts w:ascii="Calibri" w:hAnsi="Calibri" w:cs="Calibri"/>
          <w:b/>
          <w:sz w:val="22"/>
          <w:szCs w:val="22"/>
          <w:lang w:eastAsia="sl-SI"/>
        </w:rPr>
        <w:t>1</w:t>
      </w:r>
    </w:p>
    <w:p w14:paraId="7E90400F" w14:textId="77777777" w:rsidR="00EF6090" w:rsidRPr="00483DD0" w:rsidRDefault="00EF6090" w:rsidP="00EF6090">
      <w:pPr>
        <w:pStyle w:val="Naslov1"/>
        <w:spacing w:before="120"/>
        <w:rPr>
          <w:b w:val="0"/>
        </w:rPr>
      </w:pPr>
      <w:bookmarkStart w:id="95" w:name="_Toc192494852"/>
      <w:r w:rsidRPr="00483DD0">
        <w:rPr>
          <w:b w:val="0"/>
        </w:rPr>
        <w:t>SEZNAM REFERENČNIH DEL PONUDNIKA PRI REVIDIRANJU VZAJEMNIH POKOJNINSKIH SKLADOV,INVESTICIJSKIH  SKLADOV, ZAVAROVALNIC TER POKOJNINSKIH DRUŽB</w:t>
      </w:r>
      <w:bookmarkEnd w:id="95"/>
    </w:p>
    <w:p w14:paraId="4FA35166" w14:textId="77777777" w:rsidR="00EF6090" w:rsidRDefault="00EF6090" w:rsidP="00EF6090"/>
    <w:p w14:paraId="4776A087" w14:textId="77777777" w:rsidR="00EF6090" w:rsidRDefault="00EF6090" w:rsidP="00EF6090"/>
    <w:p w14:paraId="2CF93928" w14:textId="77777777" w:rsidR="00EF6090" w:rsidRDefault="00EF6090" w:rsidP="00EF6090"/>
    <w:tbl>
      <w:tblPr>
        <w:tblStyle w:val="CGPCorpBesediloPoudarek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2410"/>
        <w:gridCol w:w="3402"/>
        <w:gridCol w:w="2210"/>
      </w:tblGrid>
      <w:tr w:rsidR="00EF6090" w:rsidRPr="00ED3DD1" w14:paraId="51D59BAE" w14:textId="77777777" w:rsidTr="002772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 w:type="dxa"/>
          </w:tcPr>
          <w:p w14:paraId="70126C66" w14:textId="77777777" w:rsidR="00EF6090" w:rsidRPr="00ED3DD1" w:rsidRDefault="00EF6090" w:rsidP="0061316A">
            <w:pPr>
              <w:rPr>
                <w:rFonts w:asciiTheme="majorHAnsi" w:hAnsiTheme="majorHAnsi" w:cstheme="minorHAnsi"/>
              </w:rPr>
            </w:pPr>
            <w:r w:rsidRPr="00ED3DD1">
              <w:rPr>
                <w:rFonts w:asciiTheme="majorHAnsi" w:hAnsiTheme="majorHAnsi" w:cstheme="minorHAnsi"/>
              </w:rPr>
              <w:t>Zap. št.</w:t>
            </w:r>
          </w:p>
        </w:tc>
        <w:tc>
          <w:tcPr>
            <w:tcW w:w="2410" w:type="dxa"/>
          </w:tcPr>
          <w:p w14:paraId="0DD58017" w14:textId="77777777" w:rsidR="00EF6090" w:rsidRPr="00ED3DD1" w:rsidRDefault="00EF6090"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ED3DD1">
              <w:rPr>
                <w:rFonts w:asciiTheme="majorHAnsi" w:hAnsiTheme="majorHAnsi" w:cstheme="minorHAnsi"/>
              </w:rPr>
              <w:t>Naročnik</w:t>
            </w:r>
          </w:p>
        </w:tc>
        <w:tc>
          <w:tcPr>
            <w:tcW w:w="3402" w:type="dxa"/>
          </w:tcPr>
          <w:p w14:paraId="529FAFB9" w14:textId="77777777" w:rsidR="00EF6090" w:rsidRPr="00ED3DD1" w:rsidRDefault="00EF6090"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ED3DD1">
              <w:rPr>
                <w:rFonts w:asciiTheme="majorHAnsi" w:hAnsiTheme="majorHAnsi" w:cstheme="minorHAnsi"/>
              </w:rPr>
              <w:t>Predmet naročila</w:t>
            </w:r>
          </w:p>
        </w:tc>
        <w:tc>
          <w:tcPr>
            <w:tcW w:w="2210" w:type="dxa"/>
          </w:tcPr>
          <w:p w14:paraId="53251CFB" w14:textId="77777777" w:rsidR="00EF6090" w:rsidRPr="00ED3DD1" w:rsidRDefault="00EF6090" w:rsidP="0061316A">
            <w:pPr>
              <w:cnfStyle w:val="100000000000" w:firstRow="1" w:lastRow="0" w:firstColumn="0" w:lastColumn="0" w:oddVBand="0" w:evenVBand="0" w:oddHBand="0" w:evenHBand="0" w:firstRowFirstColumn="0" w:firstRowLastColumn="0" w:lastRowFirstColumn="0" w:lastRowLastColumn="0"/>
              <w:rPr>
                <w:rFonts w:asciiTheme="majorHAnsi" w:hAnsiTheme="majorHAnsi" w:cstheme="minorHAnsi"/>
              </w:rPr>
            </w:pPr>
            <w:r w:rsidRPr="00ED3DD1">
              <w:rPr>
                <w:rFonts w:asciiTheme="majorHAnsi" w:hAnsiTheme="majorHAnsi" w:cstheme="minorHAnsi"/>
              </w:rPr>
              <w:t>Leto</w:t>
            </w:r>
          </w:p>
        </w:tc>
      </w:tr>
      <w:tr w:rsidR="00EF6090" w:rsidRPr="00ED3DD1" w14:paraId="20CAACBB"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0AC23B87" w14:textId="77777777" w:rsidR="00EF6090" w:rsidRPr="00ED3DD1" w:rsidRDefault="00EF6090" w:rsidP="0061316A">
            <w:pPr>
              <w:rPr>
                <w:rFonts w:asciiTheme="majorHAnsi" w:hAnsiTheme="majorHAnsi"/>
              </w:rPr>
            </w:pPr>
          </w:p>
        </w:tc>
        <w:tc>
          <w:tcPr>
            <w:tcW w:w="2410" w:type="dxa"/>
          </w:tcPr>
          <w:p w14:paraId="5872714C"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397166D9"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4E835E6F"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4AE9C7B2"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1A5144B3" w14:textId="77777777" w:rsidR="00EF6090" w:rsidRPr="00ED3DD1" w:rsidRDefault="00EF6090" w:rsidP="0061316A">
            <w:pPr>
              <w:rPr>
                <w:rFonts w:asciiTheme="majorHAnsi" w:hAnsiTheme="majorHAnsi"/>
              </w:rPr>
            </w:pPr>
          </w:p>
        </w:tc>
        <w:tc>
          <w:tcPr>
            <w:tcW w:w="2410" w:type="dxa"/>
          </w:tcPr>
          <w:p w14:paraId="3AC5346F"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3A796303"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5DD83804"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0DE5B1EF"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059ED421" w14:textId="77777777" w:rsidR="00EF6090" w:rsidRPr="00ED3DD1" w:rsidRDefault="00EF6090" w:rsidP="0061316A">
            <w:pPr>
              <w:rPr>
                <w:rFonts w:asciiTheme="majorHAnsi" w:hAnsiTheme="majorHAnsi"/>
              </w:rPr>
            </w:pPr>
          </w:p>
        </w:tc>
        <w:tc>
          <w:tcPr>
            <w:tcW w:w="2410" w:type="dxa"/>
          </w:tcPr>
          <w:p w14:paraId="393CAF02"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6812C254"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32B61238"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7A672D73"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3FE7CB28" w14:textId="77777777" w:rsidR="00EF6090" w:rsidRPr="00ED3DD1" w:rsidRDefault="00EF6090" w:rsidP="0061316A">
            <w:pPr>
              <w:rPr>
                <w:rFonts w:asciiTheme="majorHAnsi" w:hAnsiTheme="majorHAnsi"/>
              </w:rPr>
            </w:pPr>
          </w:p>
        </w:tc>
        <w:tc>
          <w:tcPr>
            <w:tcW w:w="2410" w:type="dxa"/>
          </w:tcPr>
          <w:p w14:paraId="3A699340"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7F42D04B"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413DC97A"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3EA1E682"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634796B4" w14:textId="77777777" w:rsidR="00EF6090" w:rsidRPr="00ED3DD1" w:rsidRDefault="00EF6090" w:rsidP="0061316A">
            <w:pPr>
              <w:rPr>
                <w:rFonts w:asciiTheme="majorHAnsi" w:hAnsiTheme="majorHAnsi"/>
              </w:rPr>
            </w:pPr>
          </w:p>
        </w:tc>
        <w:tc>
          <w:tcPr>
            <w:tcW w:w="2410" w:type="dxa"/>
          </w:tcPr>
          <w:p w14:paraId="4C6D5008"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18A4182D"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6A4044F2"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180945C4"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6414E6F6" w14:textId="77777777" w:rsidR="00EF6090" w:rsidRPr="00ED3DD1" w:rsidRDefault="00EF6090" w:rsidP="0061316A">
            <w:pPr>
              <w:rPr>
                <w:rFonts w:asciiTheme="majorHAnsi" w:hAnsiTheme="majorHAnsi"/>
              </w:rPr>
            </w:pPr>
          </w:p>
        </w:tc>
        <w:tc>
          <w:tcPr>
            <w:tcW w:w="2410" w:type="dxa"/>
          </w:tcPr>
          <w:p w14:paraId="10ED4E20"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7ADAE488"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3A7E3D7A"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1343D4B4"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36C63EE1" w14:textId="77777777" w:rsidR="00EF6090" w:rsidRPr="00ED3DD1" w:rsidRDefault="00EF6090" w:rsidP="0061316A">
            <w:pPr>
              <w:rPr>
                <w:rFonts w:asciiTheme="majorHAnsi" w:hAnsiTheme="majorHAnsi"/>
              </w:rPr>
            </w:pPr>
          </w:p>
        </w:tc>
        <w:tc>
          <w:tcPr>
            <w:tcW w:w="2410" w:type="dxa"/>
          </w:tcPr>
          <w:p w14:paraId="6E670CEF"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02682CCE"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718B979A"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6D351EDC"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2C43BB35" w14:textId="77777777" w:rsidR="00EF6090" w:rsidRPr="00ED3DD1" w:rsidRDefault="00EF6090" w:rsidP="0061316A">
            <w:pPr>
              <w:rPr>
                <w:rFonts w:asciiTheme="majorHAnsi" w:hAnsiTheme="majorHAnsi"/>
              </w:rPr>
            </w:pPr>
          </w:p>
        </w:tc>
        <w:tc>
          <w:tcPr>
            <w:tcW w:w="2410" w:type="dxa"/>
          </w:tcPr>
          <w:p w14:paraId="3D71B479"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4E256617"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0BCA5BEC"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7EB5BAAD"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29EDCB9E" w14:textId="77777777" w:rsidR="00EF6090" w:rsidRPr="00ED3DD1" w:rsidRDefault="00EF6090" w:rsidP="0061316A">
            <w:pPr>
              <w:rPr>
                <w:rFonts w:asciiTheme="majorHAnsi" w:hAnsiTheme="majorHAnsi"/>
              </w:rPr>
            </w:pPr>
          </w:p>
        </w:tc>
        <w:tc>
          <w:tcPr>
            <w:tcW w:w="2410" w:type="dxa"/>
          </w:tcPr>
          <w:p w14:paraId="22A9433E"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52856901"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631A3024"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10C0D128"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1CC78ABE" w14:textId="77777777" w:rsidR="00EF6090" w:rsidRPr="00ED3DD1" w:rsidRDefault="00EF6090" w:rsidP="0061316A">
            <w:pPr>
              <w:rPr>
                <w:rFonts w:asciiTheme="majorHAnsi" w:hAnsiTheme="majorHAnsi"/>
              </w:rPr>
            </w:pPr>
          </w:p>
        </w:tc>
        <w:tc>
          <w:tcPr>
            <w:tcW w:w="2410" w:type="dxa"/>
          </w:tcPr>
          <w:p w14:paraId="2E22534C"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75E24DE4"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05D32861"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0DF9D8E5"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50249CAF" w14:textId="77777777" w:rsidR="00EF6090" w:rsidRPr="00ED3DD1" w:rsidRDefault="00EF6090" w:rsidP="0061316A">
            <w:pPr>
              <w:rPr>
                <w:rFonts w:asciiTheme="majorHAnsi" w:hAnsiTheme="majorHAnsi"/>
              </w:rPr>
            </w:pPr>
          </w:p>
        </w:tc>
        <w:tc>
          <w:tcPr>
            <w:tcW w:w="2410" w:type="dxa"/>
          </w:tcPr>
          <w:p w14:paraId="279BC569"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1DF10CD6"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4386305B"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3F6165EA"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450287C2" w14:textId="77777777" w:rsidR="00EF6090" w:rsidRPr="00ED3DD1" w:rsidRDefault="00EF6090" w:rsidP="0061316A">
            <w:pPr>
              <w:rPr>
                <w:rFonts w:asciiTheme="majorHAnsi" w:hAnsiTheme="majorHAnsi"/>
              </w:rPr>
            </w:pPr>
          </w:p>
        </w:tc>
        <w:tc>
          <w:tcPr>
            <w:tcW w:w="2410" w:type="dxa"/>
          </w:tcPr>
          <w:p w14:paraId="0D1EEAA8"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761CE5F3"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4DAEA0F3"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0405F289"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168FA178" w14:textId="77777777" w:rsidR="00EF6090" w:rsidRPr="00ED3DD1" w:rsidRDefault="00EF6090" w:rsidP="0061316A">
            <w:pPr>
              <w:rPr>
                <w:rFonts w:asciiTheme="majorHAnsi" w:hAnsiTheme="majorHAnsi"/>
              </w:rPr>
            </w:pPr>
          </w:p>
        </w:tc>
        <w:tc>
          <w:tcPr>
            <w:tcW w:w="2410" w:type="dxa"/>
          </w:tcPr>
          <w:p w14:paraId="1F323BCF"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652D250D"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0FF34E0D"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r w:rsidR="00EF6090" w:rsidRPr="00ED3DD1" w14:paraId="5E3E38CA" w14:textId="77777777" w:rsidTr="00277265">
        <w:tc>
          <w:tcPr>
            <w:cnfStyle w:val="001000000000" w:firstRow="0" w:lastRow="0" w:firstColumn="1" w:lastColumn="0" w:oddVBand="0" w:evenVBand="0" w:oddHBand="0" w:evenHBand="0" w:firstRowFirstColumn="0" w:firstRowLastColumn="0" w:lastRowFirstColumn="0" w:lastRowLastColumn="0"/>
            <w:tcW w:w="1017" w:type="dxa"/>
          </w:tcPr>
          <w:p w14:paraId="733632E1" w14:textId="77777777" w:rsidR="00EF6090" w:rsidRPr="00ED3DD1" w:rsidRDefault="00EF6090" w:rsidP="0061316A">
            <w:pPr>
              <w:rPr>
                <w:rFonts w:asciiTheme="majorHAnsi" w:hAnsiTheme="majorHAnsi"/>
              </w:rPr>
            </w:pPr>
          </w:p>
        </w:tc>
        <w:tc>
          <w:tcPr>
            <w:tcW w:w="2410" w:type="dxa"/>
          </w:tcPr>
          <w:p w14:paraId="014ADC07"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3402" w:type="dxa"/>
          </w:tcPr>
          <w:p w14:paraId="2FE79671"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c>
          <w:tcPr>
            <w:tcW w:w="2210" w:type="dxa"/>
          </w:tcPr>
          <w:p w14:paraId="628332BC" w14:textId="77777777" w:rsidR="00EF6090" w:rsidRPr="00ED3DD1" w:rsidRDefault="00EF6090" w:rsidP="0061316A">
            <w:pPr>
              <w:cnfStyle w:val="000000000000" w:firstRow="0" w:lastRow="0" w:firstColumn="0" w:lastColumn="0" w:oddVBand="0" w:evenVBand="0" w:oddHBand="0" w:evenHBand="0" w:firstRowFirstColumn="0" w:firstRowLastColumn="0" w:lastRowFirstColumn="0" w:lastRowLastColumn="0"/>
              <w:rPr>
                <w:rFonts w:asciiTheme="majorHAnsi" w:hAnsiTheme="majorHAnsi"/>
              </w:rPr>
            </w:pPr>
          </w:p>
        </w:tc>
      </w:tr>
    </w:tbl>
    <w:p w14:paraId="1415817D" w14:textId="77777777" w:rsidR="00EF6090" w:rsidRDefault="00EF6090" w:rsidP="00EF6090"/>
    <w:p w14:paraId="181565AA" w14:textId="77777777" w:rsidR="00EF6090" w:rsidRDefault="00EF6090" w:rsidP="00EF6090"/>
    <w:p w14:paraId="64638C2E" w14:textId="77777777" w:rsidR="00D411B2" w:rsidRDefault="00D411B2" w:rsidP="00EF6090"/>
    <w:p w14:paraId="2781FCCE" w14:textId="77777777" w:rsidR="00D411B2" w:rsidRDefault="00D411B2" w:rsidP="00EF6090"/>
    <w:p w14:paraId="75A78735" w14:textId="77777777" w:rsidR="00D411B2" w:rsidRDefault="00D411B2" w:rsidP="00EF6090"/>
    <w:p w14:paraId="56B69A9C" w14:textId="77777777" w:rsidR="00D411B2" w:rsidRDefault="00D411B2" w:rsidP="00EF6090"/>
    <w:p w14:paraId="25D92E07" w14:textId="77777777" w:rsidR="00D411B2" w:rsidRDefault="00D411B2" w:rsidP="00EF6090"/>
    <w:tbl>
      <w:tblPr>
        <w:tblW w:w="0" w:type="auto"/>
        <w:tblLayout w:type="fixed"/>
        <w:tblLook w:val="0000" w:firstRow="0" w:lastRow="0" w:firstColumn="0" w:lastColumn="0" w:noHBand="0" w:noVBand="0"/>
      </w:tblPr>
      <w:tblGrid>
        <w:gridCol w:w="3337"/>
        <w:gridCol w:w="1483"/>
        <w:gridCol w:w="4639"/>
      </w:tblGrid>
      <w:tr w:rsidR="00EF6090" w:rsidRPr="009B45EE" w14:paraId="4D81D1F9" w14:textId="77777777" w:rsidTr="0061316A">
        <w:trPr>
          <w:trHeight w:val="623"/>
        </w:trPr>
        <w:tc>
          <w:tcPr>
            <w:tcW w:w="3337" w:type="dxa"/>
          </w:tcPr>
          <w:p w14:paraId="07E9E8A7" w14:textId="77777777" w:rsidR="00EF6090" w:rsidRPr="009B45EE" w:rsidRDefault="00EF6090" w:rsidP="0061316A">
            <w:r w:rsidRPr="009B45EE">
              <w:t>Kraj:</w:t>
            </w:r>
          </w:p>
        </w:tc>
        <w:tc>
          <w:tcPr>
            <w:tcW w:w="1483" w:type="dxa"/>
          </w:tcPr>
          <w:p w14:paraId="338F037E" w14:textId="77777777" w:rsidR="00EF6090" w:rsidRPr="009B45EE" w:rsidRDefault="00EF6090" w:rsidP="0061316A">
            <w:pPr>
              <w:tabs>
                <w:tab w:val="center" w:pos="7020"/>
              </w:tabs>
              <w:jc w:val="center"/>
            </w:pPr>
          </w:p>
        </w:tc>
        <w:tc>
          <w:tcPr>
            <w:tcW w:w="4639" w:type="dxa"/>
          </w:tcPr>
          <w:p w14:paraId="1085D4CA" w14:textId="77777777" w:rsidR="00EF6090" w:rsidRPr="009B45EE" w:rsidRDefault="00EF6090" w:rsidP="0061316A">
            <w:pPr>
              <w:tabs>
                <w:tab w:val="center" w:pos="7020"/>
              </w:tabs>
            </w:pPr>
            <w:r w:rsidRPr="009B45EE">
              <w:t xml:space="preserve">      Podpisnik: </w:t>
            </w:r>
          </w:p>
          <w:p w14:paraId="7940FEF4" w14:textId="77777777" w:rsidR="00EF6090" w:rsidRPr="009B45EE" w:rsidRDefault="00EF6090" w:rsidP="0061316A">
            <w:pPr>
              <w:tabs>
                <w:tab w:val="center" w:pos="7020"/>
              </w:tabs>
            </w:pPr>
          </w:p>
        </w:tc>
      </w:tr>
      <w:tr w:rsidR="00EF6090" w:rsidRPr="009B45EE" w14:paraId="02712CCC" w14:textId="77777777" w:rsidTr="0061316A">
        <w:trPr>
          <w:trHeight w:val="364"/>
        </w:trPr>
        <w:tc>
          <w:tcPr>
            <w:tcW w:w="3337" w:type="dxa"/>
          </w:tcPr>
          <w:p w14:paraId="086116B3" w14:textId="77777777" w:rsidR="00EF6090" w:rsidRPr="009B45EE" w:rsidRDefault="00EF6090" w:rsidP="0061316A">
            <w:r w:rsidRPr="009B45EE">
              <w:t>Datum</w:t>
            </w:r>
            <w:r w:rsidRPr="009B45EE">
              <w:fldChar w:fldCharType="begin">
                <w:ffData>
                  <w:name w:val="Besedilo22"/>
                  <w:enabled/>
                  <w:calcOnExit w:val="0"/>
                  <w:textInput/>
                </w:ffData>
              </w:fldChar>
            </w:r>
            <w:r w:rsidRPr="009B45EE">
              <w:instrText xml:space="preserve"> FORMTEXT </w:instrText>
            </w:r>
            <w:r w:rsidRPr="009B45EE">
              <w:fldChar w:fldCharType="separate"/>
            </w:r>
            <w:r w:rsidRPr="009B45EE">
              <w:fldChar w:fldCharType="end"/>
            </w:r>
            <w:r w:rsidRPr="009B45EE">
              <w:t xml:space="preserve">: </w:t>
            </w:r>
          </w:p>
        </w:tc>
        <w:tc>
          <w:tcPr>
            <w:tcW w:w="1483" w:type="dxa"/>
          </w:tcPr>
          <w:p w14:paraId="0FB09152" w14:textId="77777777" w:rsidR="00EF6090" w:rsidRPr="009B45EE" w:rsidRDefault="00EF6090" w:rsidP="0061316A">
            <w:pPr>
              <w:jc w:val="center"/>
            </w:pPr>
            <w:r w:rsidRPr="009B45EE">
              <w:t>Žig</w:t>
            </w:r>
          </w:p>
        </w:tc>
        <w:tc>
          <w:tcPr>
            <w:tcW w:w="4639" w:type="dxa"/>
          </w:tcPr>
          <w:p w14:paraId="03C3A46D" w14:textId="77777777" w:rsidR="00EF6090" w:rsidRPr="009B45EE" w:rsidRDefault="00EF6090" w:rsidP="0061316A">
            <w:pPr>
              <w:jc w:val="center"/>
            </w:pPr>
            <w:r w:rsidRPr="009B45EE">
              <w:t>________________________</w:t>
            </w:r>
          </w:p>
          <w:p w14:paraId="03878E77" w14:textId="77777777" w:rsidR="00EF6090" w:rsidRPr="009B45EE" w:rsidRDefault="00EF6090" w:rsidP="0061316A">
            <w:pPr>
              <w:jc w:val="center"/>
            </w:pPr>
            <w:r w:rsidRPr="009B45EE">
              <w:t xml:space="preserve">Podpis  odgovorne osebe </w:t>
            </w:r>
          </w:p>
        </w:tc>
      </w:tr>
    </w:tbl>
    <w:p w14:paraId="4AD03F1D" w14:textId="77777777" w:rsidR="00EF6090" w:rsidRDefault="00EF6090" w:rsidP="00EF6090">
      <w:pPr>
        <w:rPr>
          <w:rFonts w:asciiTheme="minorHAnsi" w:hAnsiTheme="minorHAnsi" w:cstheme="minorHAnsi"/>
          <w:color w:val="000000"/>
          <w:sz w:val="22"/>
          <w:szCs w:val="22"/>
        </w:rPr>
      </w:pPr>
    </w:p>
    <w:p w14:paraId="32120D6F" w14:textId="77777777" w:rsidR="00EF6090" w:rsidRDefault="00EF6090" w:rsidP="00EF6090">
      <w:pPr>
        <w:rPr>
          <w:rFonts w:asciiTheme="minorHAnsi" w:hAnsiTheme="minorHAnsi" w:cstheme="minorHAnsi"/>
          <w:color w:val="000000"/>
          <w:sz w:val="22"/>
          <w:szCs w:val="22"/>
        </w:rPr>
      </w:pPr>
    </w:p>
    <w:p w14:paraId="799A3A41" w14:textId="77777777" w:rsidR="00EF6090" w:rsidRDefault="00EF6090" w:rsidP="00EF6090">
      <w:pPr>
        <w:rPr>
          <w:rFonts w:asciiTheme="minorHAnsi" w:hAnsiTheme="minorHAnsi" w:cstheme="minorHAnsi"/>
          <w:color w:val="000000"/>
          <w:sz w:val="22"/>
          <w:szCs w:val="22"/>
        </w:rPr>
      </w:pPr>
    </w:p>
    <w:p w14:paraId="2CB9D523" w14:textId="77777777" w:rsidR="00EF6090" w:rsidRDefault="00EF6090" w:rsidP="00EF6090">
      <w:pPr>
        <w:rPr>
          <w:rFonts w:asciiTheme="minorHAnsi" w:hAnsiTheme="minorHAnsi" w:cstheme="minorHAnsi"/>
          <w:color w:val="000000"/>
          <w:sz w:val="22"/>
          <w:szCs w:val="22"/>
        </w:rPr>
      </w:pPr>
    </w:p>
    <w:p w14:paraId="70326D90" w14:textId="77777777" w:rsidR="00EF6090" w:rsidRDefault="00EF6090" w:rsidP="00EF6090">
      <w:pPr>
        <w:rPr>
          <w:rFonts w:asciiTheme="minorHAnsi" w:hAnsiTheme="minorHAnsi" w:cstheme="minorHAnsi"/>
          <w:color w:val="000000"/>
          <w:sz w:val="22"/>
          <w:szCs w:val="22"/>
        </w:rPr>
      </w:pPr>
    </w:p>
    <w:p w14:paraId="59A222F3" w14:textId="77777777" w:rsidR="00EF6090" w:rsidRDefault="00EF6090" w:rsidP="00EF6090">
      <w:pPr>
        <w:rPr>
          <w:rFonts w:asciiTheme="minorHAnsi" w:hAnsiTheme="minorHAnsi" w:cstheme="minorHAnsi"/>
          <w:color w:val="000000"/>
          <w:sz w:val="22"/>
          <w:szCs w:val="22"/>
        </w:rPr>
      </w:pPr>
    </w:p>
    <w:p w14:paraId="3C23A503" w14:textId="77777777" w:rsidR="00EF6090" w:rsidRDefault="00EF6090" w:rsidP="00EF6090">
      <w:pPr>
        <w:rPr>
          <w:rFonts w:asciiTheme="minorHAnsi" w:hAnsiTheme="minorHAnsi" w:cstheme="minorHAnsi"/>
          <w:color w:val="000000"/>
          <w:sz w:val="22"/>
          <w:szCs w:val="22"/>
        </w:rPr>
      </w:pPr>
    </w:p>
    <w:p w14:paraId="36987548" w14:textId="77777777" w:rsidR="00EF6090" w:rsidRPr="00EF6090" w:rsidRDefault="00EF6090" w:rsidP="00EF6090">
      <w:pPr>
        <w:spacing w:after="240" w:line="312" w:lineRule="auto"/>
        <w:ind w:left="7788" w:firstLine="708"/>
        <w:jc w:val="both"/>
        <w:rPr>
          <w:rFonts w:ascii="Calibri" w:hAnsi="Calibri" w:cs="Calibri"/>
          <w:b/>
          <w:sz w:val="22"/>
          <w:szCs w:val="22"/>
          <w:lang w:eastAsia="sl-SI"/>
        </w:rPr>
        <w:sectPr w:rsidR="00EF6090" w:rsidRPr="00EF6090" w:rsidSect="00287369">
          <w:pgSz w:w="11906" w:h="16838" w:code="9"/>
          <w:pgMar w:top="1418" w:right="1134" w:bottom="1134" w:left="1134" w:header="567" w:footer="567" w:gutter="0"/>
          <w:cols w:space="708"/>
          <w:titlePg/>
          <w:docGrid w:linePitch="360"/>
        </w:sectPr>
      </w:pPr>
    </w:p>
    <w:p w14:paraId="484D3DD3" w14:textId="77777777" w:rsidR="005B5829" w:rsidRDefault="005B5829" w:rsidP="005813FF">
      <w:pPr>
        <w:autoSpaceDE w:val="0"/>
        <w:autoSpaceDN w:val="0"/>
        <w:adjustRightInd w:val="0"/>
        <w:spacing w:line="288" w:lineRule="auto"/>
        <w:jc w:val="both"/>
        <w:rPr>
          <w:rFonts w:eastAsia="TT137o00"/>
          <w:sz w:val="22"/>
          <w:szCs w:val="22"/>
        </w:rPr>
      </w:pPr>
    </w:p>
    <w:p w14:paraId="4D3D9DEF" w14:textId="4DD823A6" w:rsidR="00102D82" w:rsidRPr="008D45F7" w:rsidRDefault="005B5829" w:rsidP="00B80F4D">
      <w:pPr>
        <w:spacing w:after="240" w:line="312" w:lineRule="auto"/>
        <w:ind w:left="7788"/>
        <w:jc w:val="both"/>
        <w:rPr>
          <w:rFonts w:ascii="Calibri" w:hAnsi="Calibri" w:cs="Calibri"/>
          <w:b/>
          <w:sz w:val="22"/>
          <w:szCs w:val="22"/>
          <w:lang w:eastAsia="sl-SI"/>
        </w:rPr>
      </w:pPr>
      <w:r>
        <w:rPr>
          <w:rFonts w:ascii="Calibri" w:hAnsi="Calibri" w:cs="Calibri"/>
          <w:b/>
          <w:sz w:val="22"/>
          <w:szCs w:val="22"/>
          <w:lang w:eastAsia="sl-SI"/>
        </w:rPr>
        <w:t>PRILOGA 1</w:t>
      </w:r>
      <w:r w:rsidR="00EB45AA">
        <w:rPr>
          <w:rFonts w:ascii="Calibri" w:hAnsi="Calibri" w:cs="Calibri"/>
          <w:b/>
          <w:sz w:val="22"/>
          <w:szCs w:val="22"/>
          <w:lang w:eastAsia="sl-SI"/>
        </w:rPr>
        <w:t>2</w:t>
      </w:r>
    </w:p>
    <w:p w14:paraId="4FE0A799" w14:textId="35141BC7" w:rsidR="00102D82" w:rsidRPr="008D45F7" w:rsidRDefault="005B5829" w:rsidP="00557D0B">
      <w:pPr>
        <w:pStyle w:val="Naslov2"/>
        <w:rPr>
          <w:rFonts w:eastAsia="TT137o00"/>
          <w:b/>
        </w:rPr>
      </w:pPr>
      <w:bookmarkStart w:id="96" w:name="_Toc192494853"/>
      <w:r w:rsidRPr="008D45F7">
        <w:rPr>
          <w:rFonts w:eastAsia="TT137o00"/>
          <w:b/>
        </w:rPr>
        <w:t>REFERENČNO POTRDILO STROKOVNEGA KADRA</w:t>
      </w:r>
      <w:bookmarkEnd w:id="96"/>
    </w:p>
    <w:p w14:paraId="3043D376" w14:textId="77777777" w:rsidR="005B5829" w:rsidRDefault="005B5829" w:rsidP="00557D0B">
      <w:pPr>
        <w:rPr>
          <w:rFonts w:eastAsia="TT137o00"/>
        </w:rPr>
      </w:pPr>
    </w:p>
    <w:p w14:paraId="41DB1407" w14:textId="77777777" w:rsidR="00E54B3F" w:rsidRDefault="00E54B3F" w:rsidP="00E54B3F">
      <w:pPr>
        <w:rPr>
          <w:lang w:bidi="en-US"/>
        </w:rPr>
      </w:pPr>
      <w:r>
        <w:rPr>
          <w:lang w:bidi="en-US"/>
        </w:rPr>
        <w:t>Spodaj podpisani potrjevalec reference (naročnik):</w:t>
      </w:r>
    </w:p>
    <w:p w14:paraId="0D2DAF14" w14:textId="77777777" w:rsidR="003C2C03" w:rsidRDefault="003C2C03" w:rsidP="00E54B3F">
      <w:pPr>
        <w:rPr>
          <w:lang w:bidi="en-US"/>
        </w:rPr>
      </w:pPr>
    </w:p>
    <w:p w14:paraId="545A9B03" w14:textId="77777777" w:rsidR="00E54B3F" w:rsidRPr="006E5F07" w:rsidRDefault="00E54B3F" w:rsidP="00E54B3F">
      <w:pPr>
        <w:rPr>
          <w:lang w:bidi="en-US"/>
        </w:rPr>
      </w:pPr>
    </w:p>
    <w:tbl>
      <w:tblPr>
        <w:tblW w:w="8734" w:type="dxa"/>
        <w:tblLook w:val="01E0" w:firstRow="1" w:lastRow="1" w:firstColumn="1" w:lastColumn="1" w:noHBand="0" w:noVBand="0"/>
      </w:tblPr>
      <w:tblGrid>
        <w:gridCol w:w="8734"/>
      </w:tblGrid>
      <w:tr w:rsidR="00E54B3F" w:rsidRPr="00A506EC" w14:paraId="5BDC7CC0" w14:textId="77777777" w:rsidTr="006805FD">
        <w:trPr>
          <w:trHeight w:val="407"/>
        </w:trPr>
        <w:tc>
          <w:tcPr>
            <w:tcW w:w="8734" w:type="dxa"/>
            <w:shd w:val="clear" w:color="auto" w:fill="auto"/>
          </w:tcPr>
          <w:p w14:paraId="0C9C1BA0" w14:textId="77777777" w:rsidR="00E54B3F" w:rsidRPr="00A506EC" w:rsidRDefault="00E54B3F" w:rsidP="006805FD">
            <w:pPr>
              <w:pStyle w:val="HTML-oblikovano"/>
              <w:spacing w:after="240"/>
              <w:jc w:val="both"/>
              <w:rPr>
                <w:rFonts w:ascii="Times New Roman" w:hAnsi="Times New Roman" w:cs="Times New Roman"/>
                <w:sz w:val="22"/>
                <w:szCs w:val="22"/>
              </w:rPr>
            </w:pPr>
            <w:r>
              <w:rPr>
                <w:rFonts w:ascii="Times New Roman" w:hAnsi="Times New Roman" w:cs="Times New Roman"/>
                <w:bCs/>
                <w:sz w:val="22"/>
                <w:szCs w:val="22"/>
              </w:rPr>
              <w:t>naziv</w:t>
            </w:r>
            <w:r w:rsidRPr="00A506EC">
              <w:rPr>
                <w:rFonts w:ascii="Times New Roman" w:hAnsi="Times New Roman" w:cs="Times New Roman"/>
                <w:bCs/>
                <w:sz w:val="22"/>
                <w:szCs w:val="22"/>
              </w:rPr>
              <w:t>: ______________________________________________</w:t>
            </w:r>
          </w:p>
        </w:tc>
      </w:tr>
      <w:tr w:rsidR="00E54B3F" w:rsidRPr="007D28D0" w14:paraId="1362E792" w14:textId="77777777" w:rsidTr="006805FD">
        <w:trPr>
          <w:trHeight w:val="407"/>
        </w:trPr>
        <w:tc>
          <w:tcPr>
            <w:tcW w:w="8734" w:type="dxa"/>
            <w:shd w:val="clear" w:color="auto" w:fill="auto"/>
          </w:tcPr>
          <w:p w14:paraId="34AAB15C" w14:textId="77777777" w:rsidR="00E54B3F" w:rsidRPr="00A506EC" w:rsidRDefault="00E54B3F" w:rsidP="006805FD">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bCs/>
                <w:sz w:val="22"/>
                <w:szCs w:val="22"/>
              </w:rPr>
            </w:pPr>
            <w:r>
              <w:rPr>
                <w:rFonts w:ascii="Times New Roman" w:hAnsi="Times New Roman" w:cs="Times New Roman"/>
                <w:bCs/>
                <w:sz w:val="22"/>
                <w:szCs w:val="22"/>
              </w:rPr>
              <w:t>naslov</w:t>
            </w:r>
            <w:r w:rsidRPr="00A506EC">
              <w:rPr>
                <w:rFonts w:ascii="Times New Roman" w:hAnsi="Times New Roman" w:cs="Times New Roman"/>
                <w:bCs/>
                <w:sz w:val="22"/>
                <w:szCs w:val="22"/>
              </w:rPr>
              <w:t>: _______________________________________</w:t>
            </w:r>
            <w:r>
              <w:rPr>
                <w:rFonts w:ascii="Times New Roman" w:hAnsi="Times New Roman" w:cs="Times New Roman"/>
                <w:bCs/>
                <w:sz w:val="22"/>
                <w:szCs w:val="22"/>
              </w:rPr>
              <w:t>______</w:t>
            </w:r>
          </w:p>
        </w:tc>
      </w:tr>
    </w:tbl>
    <w:p w14:paraId="26027EC8" w14:textId="77777777" w:rsidR="003C2C03" w:rsidRDefault="003C2C03" w:rsidP="00557D0B">
      <w:pPr>
        <w:spacing w:before="120" w:after="120"/>
        <w:rPr>
          <w:rFonts w:cs="Arial"/>
          <w:color w:val="000000"/>
          <w:lang w:eastAsia="sl-SI"/>
        </w:rPr>
      </w:pPr>
    </w:p>
    <w:p w14:paraId="7FA850DE" w14:textId="77777777" w:rsidR="003C2C03" w:rsidRDefault="00E54B3F" w:rsidP="00557D0B">
      <w:pPr>
        <w:spacing w:before="120" w:after="120" w:line="312" w:lineRule="auto"/>
        <w:rPr>
          <w:rFonts w:cs="Arial"/>
          <w:i/>
        </w:rPr>
      </w:pPr>
      <w:r>
        <w:rPr>
          <w:rFonts w:cs="Arial"/>
          <w:color w:val="000000"/>
          <w:lang w:eastAsia="sl-SI"/>
        </w:rPr>
        <w:t xml:space="preserve">pod kazensko in materialno odgovornostjo izjavljamo, da </w:t>
      </w:r>
      <w:r>
        <w:rPr>
          <w:rFonts w:cs="Arial"/>
        </w:rPr>
        <w:t xml:space="preserve">je </w:t>
      </w:r>
      <w:r>
        <w:rPr>
          <w:rFonts w:cs="Arial"/>
          <w:bCs/>
          <w:color w:val="000000"/>
          <w:u w:val="single"/>
          <w:lang w:eastAsia="sl-SI"/>
        </w:rPr>
        <w:fldChar w:fldCharType="begin">
          <w:ffData>
            <w:name w:val="Besedilo1"/>
            <w:enabled/>
            <w:calcOnExit w:val="0"/>
            <w:textInput/>
          </w:ffData>
        </w:fldChar>
      </w:r>
      <w:r>
        <w:rPr>
          <w:rFonts w:cs="Arial"/>
          <w:bCs/>
          <w:color w:val="000000"/>
          <w:u w:val="single"/>
          <w:lang w:eastAsia="sl-SI"/>
        </w:rPr>
        <w:instrText xml:space="preserve"> FORMTEXT </w:instrText>
      </w:r>
      <w:r>
        <w:rPr>
          <w:rFonts w:cs="Arial"/>
          <w:bCs/>
          <w:color w:val="000000"/>
          <w:u w:val="single"/>
          <w:lang w:eastAsia="sl-SI"/>
        </w:rPr>
      </w:r>
      <w:r>
        <w:rPr>
          <w:rFonts w:cs="Arial"/>
          <w:bCs/>
          <w:color w:val="000000"/>
          <w:u w:val="single"/>
          <w:lang w:eastAsia="sl-SI"/>
        </w:rPr>
        <w:fldChar w:fldCharType="separate"/>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color w:val="000000"/>
          <w:u w:val="single"/>
          <w:lang w:eastAsia="sl-SI"/>
        </w:rPr>
        <w:fldChar w:fldCharType="end"/>
      </w:r>
      <w:r>
        <w:rPr>
          <w:rFonts w:cs="Arial"/>
        </w:rPr>
        <w:t xml:space="preserve"> </w:t>
      </w:r>
      <w:r>
        <w:rPr>
          <w:rFonts w:cs="Arial"/>
          <w:i/>
        </w:rPr>
        <w:t>(</w:t>
      </w:r>
      <w:r w:rsidR="00ED4833">
        <w:rPr>
          <w:rFonts w:cs="Arial"/>
          <w:i/>
        </w:rPr>
        <w:t>ime in priimek</w:t>
      </w:r>
      <w:r w:rsidR="003C2C03">
        <w:rPr>
          <w:rFonts w:cs="Arial"/>
          <w:i/>
        </w:rPr>
        <w:t xml:space="preserve">), </w:t>
      </w:r>
    </w:p>
    <w:p w14:paraId="07D7DA89" w14:textId="77DC6E25" w:rsidR="003C2C03" w:rsidRDefault="003C2C03" w:rsidP="00557D0B">
      <w:pPr>
        <w:spacing w:before="120" w:after="120" w:line="312" w:lineRule="auto"/>
        <w:rPr>
          <w:rFonts w:cs="Arial"/>
          <w:i/>
        </w:rPr>
      </w:pPr>
      <w:r w:rsidRPr="00557D0B">
        <w:rPr>
          <w:rFonts w:cs="Arial"/>
        </w:rPr>
        <w:t>ki je trenutno zaposlen pri</w:t>
      </w:r>
      <w:r>
        <w:rPr>
          <w:rFonts w:cs="Arial"/>
          <w:i/>
        </w:rPr>
        <w:t xml:space="preserve"> </w:t>
      </w:r>
      <w:r>
        <w:rPr>
          <w:rFonts w:cs="Arial"/>
          <w:bCs/>
          <w:color w:val="000000"/>
          <w:u w:val="single"/>
          <w:lang w:eastAsia="sl-SI"/>
        </w:rPr>
        <w:fldChar w:fldCharType="begin">
          <w:ffData>
            <w:name w:val="Besedilo1"/>
            <w:enabled/>
            <w:calcOnExit w:val="0"/>
            <w:textInput/>
          </w:ffData>
        </w:fldChar>
      </w:r>
      <w:r>
        <w:rPr>
          <w:rFonts w:cs="Arial"/>
          <w:bCs/>
          <w:color w:val="000000"/>
          <w:u w:val="single"/>
          <w:lang w:eastAsia="sl-SI"/>
        </w:rPr>
        <w:instrText xml:space="preserve"> FORMTEXT </w:instrText>
      </w:r>
      <w:r>
        <w:rPr>
          <w:rFonts w:cs="Arial"/>
          <w:bCs/>
          <w:color w:val="000000"/>
          <w:u w:val="single"/>
          <w:lang w:eastAsia="sl-SI"/>
        </w:rPr>
      </w:r>
      <w:r>
        <w:rPr>
          <w:rFonts w:cs="Arial"/>
          <w:bCs/>
          <w:color w:val="000000"/>
          <w:u w:val="single"/>
          <w:lang w:eastAsia="sl-SI"/>
        </w:rPr>
        <w:fldChar w:fldCharType="separate"/>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noProof/>
          <w:color w:val="000000"/>
          <w:u w:val="single"/>
          <w:lang w:eastAsia="sl-SI"/>
        </w:rPr>
        <w:t> </w:t>
      </w:r>
      <w:r>
        <w:rPr>
          <w:rFonts w:cs="Arial"/>
          <w:bCs/>
          <w:color w:val="000000"/>
          <w:u w:val="single"/>
          <w:lang w:eastAsia="sl-SI"/>
        </w:rPr>
        <w:fldChar w:fldCharType="end"/>
      </w:r>
      <w:r>
        <w:rPr>
          <w:rFonts w:cs="Arial"/>
        </w:rPr>
        <w:t xml:space="preserve"> </w:t>
      </w:r>
      <w:r>
        <w:rPr>
          <w:rFonts w:cs="Arial"/>
          <w:i/>
        </w:rPr>
        <w:t>(naziv in naslov ponudnika, ki oddaja ponudbo v okviru javnega naročila KAD/JN-1/202</w:t>
      </w:r>
      <w:r w:rsidR="00B51D9C">
        <w:rPr>
          <w:rFonts w:cs="Arial"/>
          <w:i/>
        </w:rPr>
        <w:t>5</w:t>
      </w:r>
      <w:r>
        <w:rPr>
          <w:rFonts w:cs="Arial"/>
          <w:i/>
        </w:rPr>
        <w:t>),</w:t>
      </w:r>
    </w:p>
    <w:p w14:paraId="0CA2B9A2" w14:textId="2F5DBDED" w:rsidR="003C2C03" w:rsidRPr="00557D0B" w:rsidRDefault="00257232" w:rsidP="00557D0B">
      <w:pPr>
        <w:spacing w:before="120" w:after="120" w:line="312" w:lineRule="auto"/>
        <w:rPr>
          <w:rFonts w:cs="Arial"/>
          <w:b/>
          <w:i/>
        </w:rPr>
      </w:pPr>
      <w:r>
        <w:rPr>
          <w:rFonts w:asciiTheme="minorHAnsi" w:hAnsiTheme="minorHAnsi" w:cstheme="minorHAnsi"/>
          <w:b/>
          <w:sz w:val="22"/>
          <w:szCs w:val="22"/>
        </w:rPr>
        <w:t>sodeloval pri r</w:t>
      </w:r>
      <w:r w:rsidRPr="00772A4F">
        <w:rPr>
          <w:rFonts w:asciiTheme="minorHAnsi" w:hAnsiTheme="minorHAnsi" w:cstheme="minorHAnsi"/>
          <w:b/>
          <w:sz w:val="22"/>
          <w:szCs w:val="22"/>
        </w:rPr>
        <w:t>evidiranj</w:t>
      </w:r>
      <w:r>
        <w:rPr>
          <w:rFonts w:asciiTheme="minorHAnsi" w:hAnsiTheme="minorHAnsi" w:cstheme="minorHAnsi"/>
          <w:b/>
          <w:sz w:val="22"/>
          <w:szCs w:val="22"/>
        </w:rPr>
        <w:t>u</w:t>
      </w:r>
      <w:r w:rsidRPr="00772A4F">
        <w:rPr>
          <w:rFonts w:asciiTheme="minorHAnsi" w:hAnsiTheme="minorHAnsi" w:cstheme="minorHAnsi"/>
          <w:b/>
          <w:sz w:val="22"/>
          <w:szCs w:val="22"/>
        </w:rPr>
        <w:t xml:space="preserve"> računovodskih izkazov, pripravljenih v skladu z mednarodnimi standardi</w:t>
      </w:r>
      <w:r w:rsidR="00B51D9C">
        <w:rPr>
          <w:rFonts w:asciiTheme="minorHAnsi" w:hAnsiTheme="minorHAnsi" w:cstheme="minorHAnsi"/>
          <w:b/>
          <w:sz w:val="22"/>
          <w:szCs w:val="22"/>
        </w:rPr>
        <w:t xml:space="preserve"> </w:t>
      </w:r>
      <w:r w:rsidR="00E8478D">
        <w:rPr>
          <w:rFonts w:asciiTheme="minorHAnsi" w:hAnsiTheme="minorHAnsi" w:cstheme="minorHAnsi"/>
          <w:b/>
          <w:sz w:val="22"/>
          <w:szCs w:val="22"/>
        </w:rPr>
        <w:t xml:space="preserve">računovodskega poročanja </w:t>
      </w:r>
      <w:r w:rsidR="00B51D9C">
        <w:rPr>
          <w:rFonts w:asciiTheme="minorHAnsi" w:hAnsiTheme="minorHAnsi" w:cstheme="minorHAnsi"/>
          <w:b/>
          <w:sz w:val="22"/>
          <w:szCs w:val="22"/>
        </w:rPr>
        <w:t>v obdobju od 2021 do 2024.</w:t>
      </w:r>
    </w:p>
    <w:p w14:paraId="48C68D55" w14:textId="77777777" w:rsidR="003C2C03" w:rsidRDefault="003C2C03" w:rsidP="00557D0B">
      <w:pPr>
        <w:spacing w:before="120" w:after="120"/>
        <w:rPr>
          <w:rFonts w:cs="Arial"/>
        </w:rPr>
      </w:pPr>
    </w:p>
    <w:p w14:paraId="37AB38AF" w14:textId="77777777" w:rsidR="00E54B3F" w:rsidRDefault="00E54B3F" w:rsidP="00E54B3F">
      <w:pPr>
        <w:rPr>
          <w:rFonts w:cs="Arial"/>
        </w:rPr>
      </w:pPr>
    </w:p>
    <w:p w14:paraId="4CD37C83" w14:textId="77777777" w:rsidR="003C2C03" w:rsidRDefault="003C2C03" w:rsidP="00E54B3F">
      <w:pPr>
        <w:rPr>
          <w:rFonts w:cs="Arial"/>
        </w:rPr>
      </w:pPr>
      <w:r>
        <w:rPr>
          <w:rFonts w:cs="Arial"/>
        </w:rPr>
        <w:t>Strokovno delo je bilo opravljeno kvalitetno, v dogovorjenih rokih in v skladu s pogodbenimi obveznostni</w:t>
      </w:r>
      <w:r w:rsidR="00E54B3F">
        <w:rPr>
          <w:rFonts w:cs="Arial"/>
        </w:rPr>
        <w:t xml:space="preserve">  – </w:t>
      </w:r>
    </w:p>
    <w:p w14:paraId="41095587" w14:textId="77777777" w:rsidR="003C2C03" w:rsidRDefault="003C2C03" w:rsidP="00E54B3F">
      <w:pPr>
        <w:rPr>
          <w:rFonts w:cs="Arial"/>
        </w:rPr>
      </w:pPr>
    </w:p>
    <w:p w14:paraId="24C93615" w14:textId="685C893A" w:rsidR="00E54B3F" w:rsidRDefault="00E54B3F" w:rsidP="00E54B3F">
      <w:pPr>
        <w:rPr>
          <w:rFonts w:cs="Arial"/>
        </w:rPr>
      </w:pPr>
      <w:r>
        <w:rPr>
          <w:rFonts w:cs="Arial"/>
        </w:rPr>
        <w:t xml:space="preserve">DA / NE </w:t>
      </w:r>
      <w:r>
        <w:rPr>
          <w:rFonts w:cs="Arial"/>
          <w:i/>
        </w:rPr>
        <w:t>(ustrezno obkrožiti)</w:t>
      </w:r>
      <w:r>
        <w:rPr>
          <w:rFonts w:cs="Arial"/>
        </w:rPr>
        <w:t>.</w:t>
      </w:r>
    </w:p>
    <w:p w14:paraId="3EAA5409" w14:textId="77777777" w:rsidR="00E54B3F" w:rsidRDefault="00E54B3F" w:rsidP="00E54B3F"/>
    <w:p w14:paraId="0901BF76" w14:textId="77777777" w:rsidR="00ED4833" w:rsidRPr="000B73C7" w:rsidRDefault="00ED4833" w:rsidP="00ED4833">
      <w:pPr>
        <w:spacing w:line="276" w:lineRule="auto"/>
        <w:rPr>
          <w:rFonts w:asciiTheme="minorHAnsi" w:hAnsiTheme="minorHAnsi" w:cstheme="minorHAnsi"/>
          <w:sz w:val="22"/>
          <w:szCs w:val="22"/>
          <w:highlight w:val="yellow"/>
        </w:rPr>
      </w:pPr>
    </w:p>
    <w:p w14:paraId="56F47CEA" w14:textId="77777777" w:rsidR="00ED4833" w:rsidRDefault="00ED4833" w:rsidP="00E54B3F">
      <w:pPr>
        <w:widowControl w:val="0"/>
        <w:autoSpaceDE w:val="0"/>
        <w:autoSpaceDN w:val="0"/>
        <w:adjustRightInd w:val="0"/>
        <w:spacing w:before="120" w:line="260" w:lineRule="atLeast"/>
        <w:rPr>
          <w:b/>
        </w:rPr>
      </w:pPr>
    </w:p>
    <w:p w14:paraId="4B3145E7" w14:textId="77777777" w:rsidR="00E54B3F" w:rsidRDefault="00E54B3F" w:rsidP="00E54B3F">
      <w:pPr>
        <w:spacing w:line="360" w:lineRule="auto"/>
        <w:rPr>
          <w:rFonts w:cs="Arial"/>
        </w:rPr>
      </w:pPr>
      <w:r>
        <w:rPr>
          <w:rFonts w:cs="Arial"/>
        </w:rPr>
        <w:t>Predmetno izjavo je mogoče preveriti pri osebi:</w:t>
      </w:r>
    </w:p>
    <w:p w14:paraId="3C537A4C" w14:textId="77777777" w:rsidR="00E54B3F" w:rsidRDefault="00E54B3F" w:rsidP="00E54B3F">
      <w:pPr>
        <w:spacing w:line="360" w:lineRule="auto"/>
        <w:rPr>
          <w:rFonts w:cs="Arial"/>
          <w:bCs/>
          <w:color w:val="000000"/>
          <w:lang w:eastAsia="sl-SI"/>
        </w:rPr>
      </w:pPr>
      <w:r>
        <w:rPr>
          <w:rFonts w:cs="Arial"/>
          <w:bCs/>
          <w:color w:val="000000"/>
          <w:lang w:eastAsia="sl-SI"/>
        </w:rPr>
        <w:fldChar w:fldCharType="begin">
          <w:ffData>
            <w:name w:val="Besedilo6"/>
            <w:enabled/>
            <w:calcOnExit w:val="0"/>
            <w:textInput/>
          </w:ffData>
        </w:fldChar>
      </w:r>
      <w:bookmarkStart w:id="97" w:name="Besedilo6"/>
      <w:r>
        <w:rPr>
          <w:rFonts w:cs="Arial"/>
          <w:bCs/>
          <w:color w:val="000000"/>
          <w:lang w:eastAsia="sl-SI"/>
        </w:rPr>
        <w:instrText xml:space="preserve"> FORMTEXT </w:instrText>
      </w:r>
      <w:r>
        <w:rPr>
          <w:rFonts w:cs="Arial"/>
          <w:bCs/>
          <w:color w:val="000000"/>
          <w:lang w:eastAsia="sl-SI"/>
        </w:rPr>
      </w:r>
      <w:r>
        <w:rPr>
          <w:rFonts w:cs="Arial"/>
          <w:bCs/>
          <w:color w:val="000000"/>
          <w:lang w:eastAsia="sl-SI"/>
        </w:rPr>
        <w:fldChar w:fldCharType="separate"/>
      </w:r>
      <w:r>
        <w:rPr>
          <w:rFonts w:cs="Arial"/>
          <w:bCs/>
          <w:noProof/>
          <w:color w:val="000000"/>
          <w:lang w:eastAsia="sl-SI"/>
        </w:rPr>
        <w:t> </w:t>
      </w:r>
      <w:r>
        <w:rPr>
          <w:rFonts w:cs="Arial"/>
          <w:bCs/>
          <w:noProof/>
          <w:color w:val="000000"/>
          <w:lang w:eastAsia="sl-SI"/>
        </w:rPr>
        <w:t> </w:t>
      </w:r>
      <w:r>
        <w:rPr>
          <w:rFonts w:cs="Arial"/>
          <w:bCs/>
          <w:noProof/>
          <w:color w:val="000000"/>
          <w:lang w:eastAsia="sl-SI"/>
        </w:rPr>
        <w:t> </w:t>
      </w:r>
      <w:r>
        <w:rPr>
          <w:rFonts w:cs="Arial"/>
          <w:bCs/>
          <w:noProof/>
          <w:color w:val="000000"/>
          <w:lang w:eastAsia="sl-SI"/>
        </w:rPr>
        <w:t> </w:t>
      </w:r>
      <w:r>
        <w:rPr>
          <w:rFonts w:cs="Arial"/>
          <w:bCs/>
          <w:noProof/>
          <w:color w:val="000000"/>
          <w:lang w:eastAsia="sl-SI"/>
        </w:rPr>
        <w:t> </w:t>
      </w:r>
      <w:r>
        <w:rPr>
          <w:rFonts w:eastAsia="Calibri"/>
        </w:rPr>
        <w:fldChar w:fldCharType="end"/>
      </w:r>
      <w:bookmarkEnd w:id="97"/>
    </w:p>
    <w:p w14:paraId="6987851B" w14:textId="77777777" w:rsidR="00E54B3F" w:rsidRDefault="00E54B3F" w:rsidP="00E54B3F">
      <w:pPr>
        <w:spacing w:line="360" w:lineRule="auto"/>
        <w:rPr>
          <w:rFonts w:cs="Arial"/>
          <w:bCs/>
          <w:color w:val="000000"/>
          <w:lang w:eastAsia="sl-SI"/>
        </w:rPr>
      </w:pPr>
      <w:r>
        <w:rPr>
          <w:rFonts w:cs="Arial"/>
          <w:bCs/>
          <w:color w:val="000000"/>
          <w:lang w:eastAsia="sl-SI"/>
        </w:rPr>
        <w:t xml:space="preserve">na telefonski številki </w:t>
      </w:r>
      <w:r>
        <w:rPr>
          <w:rFonts w:cs="Arial"/>
          <w:bCs/>
          <w:color w:val="000000"/>
          <w:lang w:eastAsia="sl-SI"/>
        </w:rPr>
        <w:fldChar w:fldCharType="begin">
          <w:ffData>
            <w:name w:val="Besedilo7"/>
            <w:enabled/>
            <w:calcOnExit w:val="0"/>
            <w:textInput/>
          </w:ffData>
        </w:fldChar>
      </w:r>
      <w:bookmarkStart w:id="98" w:name="Besedilo7"/>
      <w:r>
        <w:rPr>
          <w:rFonts w:cs="Arial"/>
          <w:bCs/>
          <w:color w:val="000000"/>
          <w:lang w:eastAsia="sl-SI"/>
        </w:rPr>
        <w:instrText xml:space="preserve"> FORMTEXT </w:instrText>
      </w:r>
      <w:r>
        <w:rPr>
          <w:rFonts w:cs="Arial"/>
          <w:bCs/>
          <w:color w:val="000000"/>
          <w:lang w:eastAsia="sl-SI"/>
        </w:rPr>
      </w:r>
      <w:r>
        <w:rPr>
          <w:rFonts w:cs="Arial"/>
          <w:bCs/>
          <w:color w:val="000000"/>
          <w:lang w:eastAsia="sl-SI"/>
        </w:rPr>
        <w:fldChar w:fldCharType="separate"/>
      </w:r>
      <w:r>
        <w:rPr>
          <w:rFonts w:cs="Arial"/>
          <w:bCs/>
          <w:color w:val="000000"/>
          <w:lang w:eastAsia="sl-SI"/>
        </w:rPr>
        <w:t> </w:t>
      </w:r>
      <w:r>
        <w:rPr>
          <w:rFonts w:cs="Arial"/>
          <w:bCs/>
          <w:color w:val="000000"/>
          <w:lang w:eastAsia="sl-SI"/>
        </w:rPr>
        <w:t> </w:t>
      </w:r>
      <w:r>
        <w:rPr>
          <w:rFonts w:cs="Arial"/>
          <w:bCs/>
          <w:color w:val="000000"/>
          <w:lang w:eastAsia="sl-SI"/>
        </w:rPr>
        <w:t> </w:t>
      </w:r>
      <w:r>
        <w:rPr>
          <w:rFonts w:cs="Arial"/>
          <w:bCs/>
          <w:color w:val="000000"/>
          <w:lang w:eastAsia="sl-SI"/>
        </w:rPr>
        <w:t> </w:t>
      </w:r>
      <w:r>
        <w:rPr>
          <w:rFonts w:cs="Arial"/>
          <w:bCs/>
          <w:color w:val="000000"/>
          <w:lang w:eastAsia="sl-SI"/>
        </w:rPr>
        <w:t> </w:t>
      </w:r>
      <w:r>
        <w:rPr>
          <w:rFonts w:eastAsia="Calibri"/>
        </w:rPr>
        <w:fldChar w:fldCharType="end"/>
      </w:r>
      <w:bookmarkEnd w:id="98"/>
      <w:r>
        <w:rPr>
          <w:rFonts w:cs="Arial"/>
          <w:bCs/>
          <w:color w:val="000000"/>
          <w:lang w:eastAsia="sl-SI"/>
        </w:rPr>
        <w:t xml:space="preserve"> ali elektronskem naslovu: </w:t>
      </w:r>
      <w:r>
        <w:rPr>
          <w:rFonts w:cs="Arial"/>
          <w:bCs/>
          <w:color w:val="000000"/>
          <w:lang w:eastAsia="sl-SI"/>
        </w:rPr>
        <w:fldChar w:fldCharType="begin">
          <w:ffData>
            <w:name w:val="Besedilo1"/>
            <w:enabled/>
            <w:calcOnExit w:val="0"/>
            <w:textInput/>
          </w:ffData>
        </w:fldChar>
      </w:r>
      <w:r>
        <w:rPr>
          <w:rFonts w:cs="Arial"/>
          <w:bCs/>
          <w:color w:val="000000"/>
          <w:lang w:eastAsia="sl-SI"/>
        </w:rPr>
        <w:instrText xml:space="preserve"> FORMTEXT </w:instrText>
      </w:r>
      <w:r>
        <w:rPr>
          <w:rFonts w:cs="Arial"/>
          <w:bCs/>
          <w:color w:val="000000"/>
          <w:lang w:eastAsia="sl-SI"/>
        </w:rPr>
      </w:r>
      <w:r>
        <w:rPr>
          <w:rFonts w:cs="Arial"/>
          <w:bCs/>
          <w:color w:val="000000"/>
          <w:lang w:eastAsia="sl-SI"/>
        </w:rPr>
        <w:fldChar w:fldCharType="separate"/>
      </w:r>
      <w:r>
        <w:rPr>
          <w:rFonts w:eastAsia="Arial Unicode MS" w:cs="Arial"/>
          <w:bCs/>
          <w:noProof/>
          <w:color w:val="000000"/>
          <w:lang w:eastAsia="sl-SI"/>
        </w:rPr>
        <w:t> </w:t>
      </w:r>
      <w:r>
        <w:rPr>
          <w:rFonts w:eastAsia="Arial Unicode MS" w:cs="Arial"/>
          <w:bCs/>
          <w:noProof/>
          <w:color w:val="000000"/>
          <w:lang w:eastAsia="sl-SI"/>
        </w:rPr>
        <w:t> </w:t>
      </w:r>
      <w:r>
        <w:rPr>
          <w:rFonts w:eastAsia="Arial Unicode MS" w:cs="Arial"/>
          <w:bCs/>
          <w:noProof/>
          <w:color w:val="000000"/>
          <w:lang w:eastAsia="sl-SI"/>
        </w:rPr>
        <w:t> </w:t>
      </w:r>
      <w:r>
        <w:rPr>
          <w:rFonts w:eastAsia="Arial Unicode MS" w:cs="Arial"/>
          <w:bCs/>
          <w:noProof/>
          <w:color w:val="000000"/>
          <w:lang w:eastAsia="sl-SI"/>
        </w:rPr>
        <w:t> </w:t>
      </w:r>
      <w:r>
        <w:rPr>
          <w:rFonts w:eastAsia="Arial Unicode MS" w:cs="Arial"/>
          <w:bCs/>
          <w:noProof/>
          <w:color w:val="000000"/>
          <w:lang w:eastAsia="sl-SI"/>
        </w:rPr>
        <w:t> </w:t>
      </w:r>
      <w:r>
        <w:rPr>
          <w:rFonts w:cs="Arial"/>
          <w:bCs/>
          <w:color w:val="000000"/>
          <w:lang w:eastAsia="sl-SI"/>
        </w:rPr>
        <w:fldChar w:fldCharType="end"/>
      </w:r>
      <w:r>
        <w:rPr>
          <w:rFonts w:cs="Arial"/>
          <w:bCs/>
          <w:color w:val="000000"/>
          <w:lang w:eastAsia="sl-SI"/>
        </w:rPr>
        <w:t>.</w:t>
      </w:r>
    </w:p>
    <w:p w14:paraId="0F0A524D" w14:textId="77777777" w:rsidR="00E54B3F" w:rsidRDefault="00E54B3F" w:rsidP="00E54B3F">
      <w:pPr>
        <w:pStyle w:val="ListParagraph1"/>
        <w:spacing w:after="120" w:line="260" w:lineRule="atLeast"/>
        <w:ind w:left="0"/>
        <w:rPr>
          <w:rFonts w:cs="Arial"/>
          <w:color w:val="000000"/>
          <w:lang w:eastAsia="ar-SA"/>
        </w:rPr>
      </w:pPr>
    </w:p>
    <w:p w14:paraId="1A040042" w14:textId="77777777" w:rsidR="00E54B3F" w:rsidRDefault="00E54B3F" w:rsidP="00E54B3F">
      <w:pPr>
        <w:pStyle w:val="ListParagraph1"/>
        <w:spacing w:after="120" w:line="260" w:lineRule="atLeast"/>
        <w:ind w:left="0"/>
        <w:rPr>
          <w:rFonts w:cs="Arial"/>
          <w:color w:val="000000"/>
          <w:lang w:eastAsia="ar-SA"/>
        </w:rPr>
      </w:pPr>
    </w:p>
    <w:p w14:paraId="099173D9" w14:textId="77777777" w:rsidR="00512E80" w:rsidRDefault="00512E80" w:rsidP="00E54B3F">
      <w:pPr>
        <w:pStyle w:val="ListParagraph1"/>
        <w:spacing w:after="120" w:line="260" w:lineRule="atLeast"/>
        <w:ind w:left="0"/>
        <w:rPr>
          <w:rFonts w:cs="Arial"/>
          <w:color w:val="000000"/>
          <w:lang w:eastAsia="ar-SA"/>
        </w:rPr>
      </w:pPr>
    </w:p>
    <w:p w14:paraId="6520D227" w14:textId="77777777" w:rsidR="00512E80" w:rsidRPr="00341F3E" w:rsidRDefault="00512E80" w:rsidP="00E54B3F">
      <w:pPr>
        <w:pStyle w:val="ListParagraph1"/>
        <w:spacing w:after="120" w:line="260" w:lineRule="atLeast"/>
        <w:ind w:left="0"/>
        <w:rPr>
          <w:rFonts w:cs="Arial"/>
          <w:color w:val="000000"/>
          <w:lang w:eastAsia="ar-SA"/>
        </w:rPr>
      </w:pPr>
    </w:p>
    <w:tbl>
      <w:tblPr>
        <w:tblW w:w="10278" w:type="dxa"/>
        <w:tblInd w:w="-142" w:type="dxa"/>
        <w:tblLayout w:type="fixed"/>
        <w:tblLook w:val="0000" w:firstRow="0" w:lastRow="0" w:firstColumn="0" w:lastColumn="0" w:noHBand="0" w:noVBand="0"/>
      </w:tblPr>
      <w:tblGrid>
        <w:gridCol w:w="3348"/>
        <w:gridCol w:w="2606"/>
        <w:gridCol w:w="4324"/>
      </w:tblGrid>
      <w:tr w:rsidR="00E54B3F" w:rsidRPr="004357FF" w14:paraId="39362DF7" w14:textId="77777777" w:rsidTr="006805FD">
        <w:trPr>
          <w:trHeight w:val="241"/>
        </w:trPr>
        <w:tc>
          <w:tcPr>
            <w:tcW w:w="3348" w:type="dxa"/>
          </w:tcPr>
          <w:p w14:paraId="268AA4DE" w14:textId="77777777" w:rsidR="00E54B3F" w:rsidRPr="004357FF" w:rsidRDefault="00E54B3F" w:rsidP="006805FD">
            <w:pPr>
              <w:spacing w:line="260" w:lineRule="atLeast"/>
            </w:pPr>
          </w:p>
          <w:p w14:paraId="2FE397AA" w14:textId="77777777" w:rsidR="00E54B3F" w:rsidRPr="004357FF" w:rsidRDefault="00E54B3F" w:rsidP="006805FD">
            <w:pPr>
              <w:spacing w:line="260" w:lineRule="atLeast"/>
            </w:pPr>
            <w:r w:rsidRPr="004357FF">
              <w:t>Kraj:</w:t>
            </w:r>
          </w:p>
        </w:tc>
        <w:tc>
          <w:tcPr>
            <w:tcW w:w="2606" w:type="dxa"/>
          </w:tcPr>
          <w:p w14:paraId="493E2561" w14:textId="77777777" w:rsidR="00E54B3F" w:rsidRPr="004357FF" w:rsidRDefault="00E54B3F" w:rsidP="006805FD">
            <w:pPr>
              <w:spacing w:line="260" w:lineRule="atLeast"/>
            </w:pPr>
          </w:p>
        </w:tc>
        <w:tc>
          <w:tcPr>
            <w:tcW w:w="4324" w:type="dxa"/>
          </w:tcPr>
          <w:p w14:paraId="702CE529" w14:textId="66355465" w:rsidR="00E54B3F" w:rsidRPr="004357FF" w:rsidRDefault="00E54B3F" w:rsidP="006805FD">
            <w:pPr>
              <w:spacing w:line="260" w:lineRule="atLeast"/>
            </w:pPr>
            <w:r w:rsidRPr="004357FF">
              <w:t>Ime in priimek odgovorne osebe</w:t>
            </w:r>
            <w:r w:rsidR="003C2C03">
              <w:t xml:space="preserve"> pri potrjevalcu reference</w:t>
            </w:r>
            <w:r w:rsidRPr="004357FF">
              <w:t>:</w:t>
            </w:r>
          </w:p>
          <w:p w14:paraId="05603775" w14:textId="77777777" w:rsidR="00E54B3F" w:rsidRPr="004357FF" w:rsidRDefault="00E54B3F" w:rsidP="006805FD">
            <w:pPr>
              <w:spacing w:line="260" w:lineRule="atLeast"/>
            </w:pPr>
          </w:p>
          <w:p w14:paraId="573C23CC" w14:textId="77777777" w:rsidR="00E54B3F" w:rsidRPr="004357FF" w:rsidRDefault="00E54B3F" w:rsidP="006805FD">
            <w:pPr>
              <w:spacing w:line="260" w:lineRule="atLeast"/>
            </w:pPr>
          </w:p>
        </w:tc>
      </w:tr>
      <w:tr w:rsidR="00E54B3F" w:rsidRPr="004357FF" w14:paraId="1D072F38" w14:textId="77777777" w:rsidTr="006805FD">
        <w:trPr>
          <w:trHeight w:val="483"/>
        </w:trPr>
        <w:tc>
          <w:tcPr>
            <w:tcW w:w="3348" w:type="dxa"/>
          </w:tcPr>
          <w:p w14:paraId="6E8E22F0" w14:textId="77777777" w:rsidR="00E54B3F" w:rsidRPr="004357FF" w:rsidRDefault="00E54B3F" w:rsidP="006805FD">
            <w:pPr>
              <w:spacing w:line="260" w:lineRule="atLeast"/>
            </w:pPr>
            <w:r w:rsidRPr="004357FF">
              <w:t>Datum</w:t>
            </w:r>
            <w:r w:rsidRPr="004357FF">
              <w:fldChar w:fldCharType="begin">
                <w:ffData>
                  <w:name w:val="Besedilo22"/>
                  <w:enabled/>
                  <w:calcOnExit w:val="0"/>
                  <w:textInput/>
                </w:ffData>
              </w:fldChar>
            </w:r>
            <w:r w:rsidRPr="004357FF">
              <w:instrText xml:space="preserve"> FORMTEXT </w:instrText>
            </w:r>
            <w:r w:rsidRPr="004357FF">
              <w:fldChar w:fldCharType="separate"/>
            </w:r>
            <w:r w:rsidRPr="004357FF">
              <w:fldChar w:fldCharType="end"/>
            </w:r>
            <w:r w:rsidRPr="004357FF">
              <w:t xml:space="preserve">: </w:t>
            </w:r>
          </w:p>
        </w:tc>
        <w:tc>
          <w:tcPr>
            <w:tcW w:w="2606" w:type="dxa"/>
          </w:tcPr>
          <w:p w14:paraId="5DDF3298" w14:textId="77777777" w:rsidR="00E54B3F" w:rsidRPr="004357FF" w:rsidRDefault="00E54B3F" w:rsidP="006805FD">
            <w:pPr>
              <w:spacing w:line="260" w:lineRule="atLeast"/>
            </w:pPr>
            <w:r w:rsidRPr="004357FF">
              <w:t>Žig</w:t>
            </w:r>
          </w:p>
        </w:tc>
        <w:tc>
          <w:tcPr>
            <w:tcW w:w="4324" w:type="dxa"/>
          </w:tcPr>
          <w:p w14:paraId="56A4D027" w14:textId="77777777" w:rsidR="00E54B3F" w:rsidRPr="004357FF" w:rsidRDefault="00E54B3F" w:rsidP="006805FD">
            <w:pPr>
              <w:spacing w:line="260" w:lineRule="atLeast"/>
            </w:pPr>
            <w:r w:rsidRPr="004357FF">
              <w:t>________________________</w:t>
            </w:r>
          </w:p>
          <w:p w14:paraId="0BD24755" w14:textId="2CA2376E" w:rsidR="00E54B3F" w:rsidRPr="004357FF" w:rsidRDefault="00E54B3F" w:rsidP="006805FD">
            <w:pPr>
              <w:spacing w:line="260" w:lineRule="atLeast"/>
            </w:pPr>
            <w:r w:rsidRPr="004357FF">
              <w:t>Podpis odgovorne osebe</w:t>
            </w:r>
            <w:r w:rsidR="003C2C03">
              <w:t xml:space="preserve"> pri potrjevalcu reference</w:t>
            </w:r>
          </w:p>
        </w:tc>
      </w:tr>
    </w:tbl>
    <w:p w14:paraId="0A48831C" w14:textId="77777777" w:rsidR="00E54B3F" w:rsidRDefault="00E54B3F" w:rsidP="00557D0B">
      <w:pPr>
        <w:rPr>
          <w:rFonts w:eastAsia="TT137o00"/>
        </w:rPr>
      </w:pPr>
    </w:p>
    <w:p w14:paraId="1ADA7D66" w14:textId="234346CF" w:rsidR="0021309D" w:rsidRDefault="0021309D">
      <w:pPr>
        <w:spacing w:after="240" w:line="312" w:lineRule="auto"/>
        <w:jc w:val="both"/>
        <w:rPr>
          <w:rFonts w:eastAsia="TT137o00"/>
        </w:rPr>
      </w:pPr>
      <w:r>
        <w:rPr>
          <w:rFonts w:eastAsia="TT137o00"/>
        </w:rPr>
        <w:br w:type="page"/>
      </w:r>
    </w:p>
    <w:p w14:paraId="67002F24" w14:textId="77777777" w:rsidR="00E54B3F" w:rsidRPr="00557D0B" w:rsidRDefault="00E54B3F" w:rsidP="00557D0B">
      <w:pPr>
        <w:rPr>
          <w:rFonts w:eastAsia="TT137o00"/>
        </w:rPr>
        <w:sectPr w:rsidR="00E54B3F" w:rsidRPr="00557D0B" w:rsidSect="00287369">
          <w:pgSz w:w="11906" w:h="16838" w:code="9"/>
          <w:pgMar w:top="1418" w:right="1134" w:bottom="1134" w:left="1134" w:header="567" w:footer="567" w:gutter="0"/>
          <w:cols w:space="708"/>
          <w:titlePg/>
          <w:docGrid w:linePitch="360"/>
        </w:sectPr>
      </w:pPr>
    </w:p>
    <w:p w14:paraId="6D51FD22" w14:textId="3A4C0C68" w:rsidR="0021309D" w:rsidRDefault="0021309D" w:rsidP="0021309D">
      <w:pPr>
        <w:jc w:val="right"/>
        <w:rPr>
          <w:rFonts w:ascii="Calibri" w:hAnsi="Calibri" w:cs="Calibri"/>
          <w:b/>
          <w:sz w:val="22"/>
          <w:szCs w:val="22"/>
          <w:lang w:eastAsia="sl-SI"/>
        </w:rPr>
      </w:pPr>
      <w:r>
        <w:rPr>
          <w:rFonts w:ascii="Calibri" w:hAnsi="Calibri" w:cs="Calibri"/>
          <w:b/>
          <w:sz w:val="22"/>
          <w:szCs w:val="22"/>
          <w:lang w:eastAsia="sl-SI"/>
        </w:rPr>
        <w:lastRenderedPageBreak/>
        <w:t>PRILOGA 1</w:t>
      </w:r>
      <w:r w:rsidR="00D5666C">
        <w:rPr>
          <w:rFonts w:ascii="Calibri" w:hAnsi="Calibri" w:cs="Calibri"/>
          <w:b/>
          <w:sz w:val="22"/>
          <w:szCs w:val="22"/>
          <w:lang w:eastAsia="sl-SI"/>
        </w:rPr>
        <w:t>3</w:t>
      </w:r>
    </w:p>
    <w:p w14:paraId="0EA80E99" w14:textId="77777777" w:rsidR="00D5666C" w:rsidRDefault="00D5666C" w:rsidP="00D5666C">
      <w:pPr>
        <w:jc w:val="center"/>
        <w:rPr>
          <w:rFonts w:ascii="Arial" w:hAnsi="Arial" w:cs="Arial"/>
          <w:b/>
        </w:rPr>
      </w:pPr>
      <w:r w:rsidRPr="003274C7">
        <w:rPr>
          <w:rFonts w:ascii="Linotype Univers 420 Condensed" w:hAnsi="Linotype Univers 420 Condensed"/>
          <w:b/>
          <w:bCs/>
          <w:color w:val="1A3876"/>
          <w:sz w:val="36"/>
          <w:szCs w:val="28"/>
          <w:lang w:bidi="en-US"/>
        </w:rPr>
        <w:t>Izjava po 35. členu ZIntPK</w:t>
      </w:r>
      <w:r>
        <w:rPr>
          <w:rFonts w:ascii="Arial" w:hAnsi="Arial" w:cs="Arial"/>
          <w:b/>
        </w:rPr>
        <w:t xml:space="preserve"> </w:t>
      </w:r>
    </w:p>
    <w:p w14:paraId="0B0E88C8" w14:textId="77777777" w:rsidR="00D5666C" w:rsidRDefault="00D5666C" w:rsidP="00D5666C">
      <w:pPr>
        <w:jc w:val="center"/>
        <w:rPr>
          <w:rFonts w:ascii="Arial" w:hAnsi="Arial" w:cs="Arial"/>
          <w:b/>
        </w:rPr>
      </w:pPr>
    </w:p>
    <w:p w14:paraId="13ADD08B" w14:textId="77777777" w:rsidR="00D5666C" w:rsidRPr="003274C7" w:rsidRDefault="00D5666C" w:rsidP="00D5666C">
      <w:pPr>
        <w:rPr>
          <w:sz w:val="22"/>
          <w:szCs w:val="22"/>
          <w:shd w:val="clear" w:color="auto" w:fill="FFFFFF"/>
        </w:rPr>
      </w:pPr>
    </w:p>
    <w:p w14:paraId="492EC5D5" w14:textId="7101EDE6" w:rsidR="0050390F" w:rsidRDefault="00D5666C" w:rsidP="00D5666C">
      <w:pPr>
        <w:rPr>
          <w:b/>
          <w:bCs/>
          <w:sz w:val="22"/>
          <w:szCs w:val="22"/>
          <w:shd w:val="clear" w:color="auto" w:fill="FFFFFF"/>
        </w:rPr>
      </w:pPr>
      <w:r w:rsidRPr="003274C7">
        <w:rPr>
          <w:sz w:val="22"/>
          <w:szCs w:val="22"/>
          <w:shd w:val="clear" w:color="auto" w:fill="FFFFFF"/>
        </w:rPr>
        <w:t xml:space="preserve">V postopku za izvedbo javnega naročila </w:t>
      </w:r>
      <w:r w:rsidR="0050390F">
        <w:rPr>
          <w:sz w:val="22"/>
          <w:szCs w:val="22"/>
          <w:shd w:val="clear" w:color="auto" w:fill="FFFFFF"/>
        </w:rPr>
        <w:t xml:space="preserve">za </w:t>
      </w:r>
      <w:r w:rsidRPr="003274C7">
        <w:rPr>
          <w:b/>
          <w:bCs/>
          <w:sz w:val="22"/>
          <w:szCs w:val="22"/>
          <w:shd w:val="clear" w:color="auto" w:fill="FFFFFF"/>
        </w:rPr>
        <w:t>»</w:t>
      </w:r>
      <w:r w:rsidR="0050390F" w:rsidRPr="006569CC">
        <w:rPr>
          <w:rFonts w:cstheme="minorHAnsi"/>
          <w:b/>
        </w:rPr>
        <w:t xml:space="preserve">Izbor izvajalca za storitve obveznega revidiranja </w:t>
      </w:r>
      <w:r w:rsidR="0050390F">
        <w:rPr>
          <w:rFonts w:cstheme="minorHAnsi"/>
          <w:b/>
        </w:rPr>
        <w:t xml:space="preserve">računovodskih izkazov </w:t>
      </w:r>
      <w:r w:rsidR="0050390F" w:rsidRPr="006569CC">
        <w:rPr>
          <w:rFonts w:cstheme="minorHAnsi"/>
          <w:b/>
        </w:rPr>
        <w:t>Kapitalske družbe, d. d., Skupine Kapitalska družba in Modre zavarovalnice, d. d., ter skladov v upravljanju  Kapitalske družbe, d. d., in Modre zavarovalnice, d. d., za poslovna leta 202</w:t>
      </w:r>
      <w:r w:rsidR="0050390F">
        <w:rPr>
          <w:rFonts w:cstheme="minorHAnsi"/>
          <w:b/>
        </w:rPr>
        <w:t>5</w:t>
      </w:r>
      <w:r w:rsidR="0050390F" w:rsidRPr="006569CC">
        <w:rPr>
          <w:rFonts w:cstheme="minorHAnsi"/>
          <w:b/>
        </w:rPr>
        <w:t>, 202</w:t>
      </w:r>
      <w:r w:rsidR="0050390F">
        <w:rPr>
          <w:rFonts w:cstheme="minorHAnsi"/>
          <w:b/>
        </w:rPr>
        <w:t>6</w:t>
      </w:r>
      <w:r w:rsidR="0050390F" w:rsidRPr="006569CC">
        <w:rPr>
          <w:rFonts w:cstheme="minorHAnsi"/>
          <w:b/>
        </w:rPr>
        <w:t xml:space="preserve"> in 202</w:t>
      </w:r>
      <w:r w:rsidR="0050390F">
        <w:rPr>
          <w:rFonts w:cstheme="minorHAnsi"/>
          <w:b/>
        </w:rPr>
        <w:t>7</w:t>
      </w:r>
      <w:r w:rsidRPr="003274C7">
        <w:rPr>
          <w:b/>
          <w:bCs/>
          <w:sz w:val="22"/>
          <w:szCs w:val="22"/>
          <w:shd w:val="clear" w:color="auto" w:fill="FFFFFF"/>
        </w:rPr>
        <w:t xml:space="preserve">«, </w:t>
      </w:r>
    </w:p>
    <w:p w14:paraId="0E26229D" w14:textId="5F011FD3" w:rsidR="00D5666C" w:rsidRPr="003274C7" w:rsidRDefault="00D5666C" w:rsidP="00D5666C">
      <w:pPr>
        <w:rPr>
          <w:b/>
          <w:bCs/>
          <w:sz w:val="22"/>
          <w:szCs w:val="22"/>
          <w:shd w:val="clear" w:color="auto" w:fill="FFFFFF"/>
        </w:rPr>
      </w:pPr>
      <w:r w:rsidRPr="003274C7">
        <w:rPr>
          <w:b/>
          <w:bCs/>
          <w:sz w:val="22"/>
          <w:szCs w:val="22"/>
          <w:shd w:val="clear" w:color="auto" w:fill="FFFFFF"/>
        </w:rPr>
        <w:t>št. KAD/JN-</w:t>
      </w:r>
      <w:r>
        <w:rPr>
          <w:b/>
          <w:bCs/>
          <w:sz w:val="22"/>
          <w:szCs w:val="22"/>
          <w:shd w:val="clear" w:color="auto" w:fill="FFFFFF"/>
        </w:rPr>
        <w:t>1</w:t>
      </w:r>
      <w:r w:rsidRPr="003274C7">
        <w:rPr>
          <w:b/>
          <w:bCs/>
          <w:sz w:val="22"/>
          <w:szCs w:val="22"/>
          <w:shd w:val="clear" w:color="auto" w:fill="FFFFFF"/>
        </w:rPr>
        <w:t>/202</w:t>
      </w:r>
      <w:r>
        <w:rPr>
          <w:b/>
          <w:bCs/>
          <w:sz w:val="22"/>
          <w:szCs w:val="22"/>
          <w:shd w:val="clear" w:color="auto" w:fill="FFFFFF"/>
        </w:rPr>
        <w:t>5</w:t>
      </w:r>
    </w:p>
    <w:p w14:paraId="680AAAC3" w14:textId="77777777" w:rsidR="00D5666C" w:rsidRDefault="00D5666C" w:rsidP="00D5666C">
      <w:pPr>
        <w:rPr>
          <w:lang w:eastAsia="sl-SI" w:bidi="en-US"/>
        </w:rPr>
      </w:pPr>
    </w:p>
    <w:p w14:paraId="7C45F0D9" w14:textId="77777777" w:rsidR="00D5666C" w:rsidRDefault="00D5666C" w:rsidP="00D5666C">
      <w:pPr>
        <w:rPr>
          <w:lang w:eastAsia="sl-SI" w:bidi="en-US"/>
        </w:rPr>
      </w:pPr>
    </w:p>
    <w:p w14:paraId="2235B842" w14:textId="77777777" w:rsidR="00D5666C" w:rsidRDefault="00D5666C" w:rsidP="00D5666C">
      <w:pPr>
        <w:rPr>
          <w:lang w:eastAsia="sl-SI" w:bidi="en-US"/>
        </w:rPr>
      </w:pPr>
      <w:r>
        <w:rPr>
          <w:lang w:eastAsia="sl-SI" w:bidi="en-US"/>
        </w:rPr>
        <w:t>Naziv gospodarskega subjekta: ____________________</w:t>
      </w:r>
    </w:p>
    <w:p w14:paraId="01EA8689" w14:textId="77777777" w:rsidR="00D5666C" w:rsidRDefault="00D5666C" w:rsidP="00D5666C">
      <w:pPr>
        <w:rPr>
          <w:lang w:eastAsia="sl-SI" w:bidi="en-US"/>
        </w:rPr>
      </w:pPr>
    </w:p>
    <w:p w14:paraId="1D37DEFC" w14:textId="77777777" w:rsidR="00D5666C" w:rsidRDefault="00D5666C" w:rsidP="00D5666C">
      <w:pPr>
        <w:rPr>
          <w:lang w:eastAsia="sl-SI" w:bidi="en-US"/>
        </w:rPr>
      </w:pPr>
      <w:r>
        <w:rPr>
          <w:lang w:eastAsia="sl-SI" w:bidi="en-US"/>
        </w:rPr>
        <w:t>Sedež(naslov) gospodarskega subjekta: ______________________</w:t>
      </w:r>
    </w:p>
    <w:p w14:paraId="03721948" w14:textId="77777777" w:rsidR="00D5666C" w:rsidRDefault="00D5666C" w:rsidP="00D5666C">
      <w:pPr>
        <w:rPr>
          <w:lang w:eastAsia="sl-SI" w:bidi="en-US"/>
        </w:rPr>
      </w:pPr>
    </w:p>
    <w:p w14:paraId="4B409E52" w14:textId="77777777" w:rsidR="00D5666C" w:rsidRDefault="00D5666C" w:rsidP="00D5666C">
      <w:pPr>
        <w:rPr>
          <w:lang w:eastAsia="sl-SI" w:bidi="en-US"/>
        </w:rPr>
      </w:pPr>
    </w:p>
    <w:p w14:paraId="09068E5A" w14:textId="77777777" w:rsidR="00D5666C" w:rsidRDefault="00D5666C" w:rsidP="00D5666C">
      <w:pPr>
        <w:rPr>
          <w:lang w:eastAsia="sl-SI" w:bidi="en-US"/>
        </w:rPr>
      </w:pPr>
    </w:p>
    <w:p w14:paraId="5B8FCF03" w14:textId="77777777" w:rsidR="00D5666C" w:rsidRDefault="00D5666C" w:rsidP="00D5666C">
      <w:pPr>
        <w:rPr>
          <w:lang w:eastAsia="sl-SI" w:bidi="en-US"/>
        </w:rPr>
      </w:pPr>
    </w:p>
    <w:p w14:paraId="37058866" w14:textId="77777777" w:rsidR="00D5666C" w:rsidRPr="003274C7" w:rsidRDefault="00D5666C" w:rsidP="00D5666C">
      <w:pPr>
        <w:rPr>
          <w:sz w:val="22"/>
          <w:szCs w:val="22"/>
          <w:shd w:val="clear" w:color="auto" w:fill="FFFFFF"/>
        </w:rPr>
      </w:pPr>
      <w:r w:rsidRPr="003274C7">
        <w:rPr>
          <w:sz w:val="22"/>
          <w:szCs w:val="22"/>
          <w:shd w:val="clear" w:color="auto" w:fill="FFFFFF"/>
        </w:rPr>
        <w:t xml:space="preserve">izjavljamo, da ni nastopil položaj, kot ga ureja določilo 35. Člena Zakona o integriteti in preprečevanju </w:t>
      </w:r>
    </w:p>
    <w:p w14:paraId="6A4E7084" w14:textId="77777777" w:rsidR="00D5666C" w:rsidRPr="003274C7" w:rsidRDefault="00D5666C" w:rsidP="00D5666C">
      <w:pPr>
        <w:rPr>
          <w:sz w:val="22"/>
          <w:szCs w:val="22"/>
          <w:shd w:val="clear" w:color="auto" w:fill="FFFFFF"/>
        </w:rPr>
      </w:pPr>
      <w:r w:rsidRPr="003274C7">
        <w:rPr>
          <w:sz w:val="22"/>
          <w:szCs w:val="22"/>
          <w:shd w:val="clear" w:color="auto" w:fill="FFFFFF"/>
        </w:rPr>
        <w:t>korupcije( ZIntPK- uradno prečiščeno besedilo, Ur.l. RS 69/11 ).</w:t>
      </w:r>
    </w:p>
    <w:p w14:paraId="5E3F7262" w14:textId="77777777" w:rsidR="00D5666C" w:rsidRDefault="00D5666C" w:rsidP="00D5666C">
      <w:pPr>
        <w:rPr>
          <w:lang w:eastAsia="sl-SI" w:bidi="en-US"/>
        </w:rPr>
      </w:pPr>
    </w:p>
    <w:p w14:paraId="43141229" w14:textId="77777777" w:rsidR="00D5666C" w:rsidRPr="003274C7" w:rsidRDefault="00D5666C" w:rsidP="00D5666C">
      <w:pPr>
        <w:jc w:val="both"/>
        <w:rPr>
          <w:sz w:val="22"/>
          <w:szCs w:val="22"/>
          <w:shd w:val="clear" w:color="auto" w:fill="FFFFFF"/>
        </w:rPr>
      </w:pPr>
      <w:r w:rsidRPr="003274C7">
        <w:rPr>
          <w:sz w:val="22"/>
          <w:szCs w:val="22"/>
          <w:shd w:val="clear" w:color="auto" w:fill="FFFFFF"/>
        </w:rPr>
        <w:t xml:space="preserve">Določba 1. odstavka 35. člena ZIntPK med drugim določa, da organ ali organizacija javnega sektorja, ki je </w:t>
      </w:r>
    </w:p>
    <w:p w14:paraId="740992B2" w14:textId="77777777" w:rsidR="00D5666C" w:rsidRPr="003274C7" w:rsidRDefault="00D5666C" w:rsidP="00D5666C">
      <w:pPr>
        <w:jc w:val="both"/>
        <w:rPr>
          <w:sz w:val="22"/>
          <w:szCs w:val="22"/>
          <w:shd w:val="clear" w:color="auto" w:fill="FFFFFF"/>
        </w:rPr>
      </w:pPr>
      <w:r w:rsidRPr="003274C7">
        <w:rPr>
          <w:sz w:val="22"/>
          <w:szCs w:val="22"/>
          <w:shd w:val="clear" w:color="auto" w:fill="FFFFFF"/>
        </w:rPr>
        <w:t xml:space="preserve">zavezan postopek javnega naročanja voditi skladno s predpisi, ki urejajo javno naročanje, ne sme naročati </w:t>
      </w:r>
    </w:p>
    <w:p w14:paraId="2E4DB4C5" w14:textId="77777777" w:rsidR="00D5666C" w:rsidRPr="003274C7" w:rsidRDefault="00D5666C" w:rsidP="00D5666C">
      <w:pPr>
        <w:jc w:val="both"/>
        <w:rPr>
          <w:sz w:val="22"/>
          <w:szCs w:val="22"/>
          <w:shd w:val="clear" w:color="auto" w:fill="FFFFFF"/>
        </w:rPr>
      </w:pPr>
      <w:r w:rsidRPr="003274C7">
        <w:rPr>
          <w:sz w:val="22"/>
          <w:szCs w:val="22"/>
          <w:shd w:val="clear" w:color="auto" w:fill="FFFFFF"/>
        </w:rPr>
        <w:t xml:space="preserve">blaga, storitev ali gradenj, katerih je funkcionar, ki pri tem organu ali organizaciji opravlja funkcijo, ali njegov družinski član: deležen kot poslovodja, član poslovodstva ali zakoniti zastopnik ali-je neposredno ali preko drugih pravnih oseb v več kot pet odstotnem deležu udeležen pri ustanoviteljskih pravicah, upravljanju ali kapitalu. Prepoved velja tudi za poslovanje organa ali organizacije javnega sektorja s funkcionarjem ali </w:t>
      </w:r>
    </w:p>
    <w:p w14:paraId="761CB803" w14:textId="77777777" w:rsidR="00D5666C" w:rsidRPr="003274C7" w:rsidRDefault="00D5666C" w:rsidP="00D5666C">
      <w:pPr>
        <w:jc w:val="both"/>
        <w:rPr>
          <w:sz w:val="22"/>
          <w:szCs w:val="22"/>
          <w:shd w:val="clear" w:color="auto" w:fill="FFFFFF"/>
        </w:rPr>
      </w:pPr>
      <w:r w:rsidRPr="003274C7">
        <w:rPr>
          <w:sz w:val="22"/>
          <w:szCs w:val="22"/>
          <w:shd w:val="clear" w:color="auto" w:fill="FFFFFF"/>
        </w:rPr>
        <w:t>njegovim članom kot fizično osebo.</w:t>
      </w:r>
    </w:p>
    <w:p w14:paraId="46CC521C" w14:textId="77777777" w:rsidR="00D5666C" w:rsidRPr="003274C7" w:rsidRDefault="00D5666C" w:rsidP="00D5666C">
      <w:pPr>
        <w:jc w:val="both"/>
        <w:rPr>
          <w:sz w:val="22"/>
          <w:szCs w:val="22"/>
          <w:shd w:val="clear" w:color="auto" w:fill="FFFFFF"/>
        </w:rPr>
      </w:pPr>
    </w:p>
    <w:p w14:paraId="2776E24D" w14:textId="77777777" w:rsidR="00D5666C" w:rsidRPr="003274C7" w:rsidRDefault="00D5666C" w:rsidP="00D5666C">
      <w:pPr>
        <w:jc w:val="both"/>
        <w:rPr>
          <w:sz w:val="22"/>
          <w:szCs w:val="22"/>
          <w:shd w:val="clear" w:color="auto" w:fill="FFFFFF"/>
        </w:rPr>
      </w:pPr>
      <w:r w:rsidRPr="003274C7">
        <w:rPr>
          <w:sz w:val="22"/>
          <w:szCs w:val="22"/>
          <w:shd w:val="clear" w:color="auto" w:fill="FFFFFF"/>
        </w:rPr>
        <w:t xml:space="preserve">V skladu z navedenim izjavljamo, da v poslovnem subjektu, ki je izvajalec v postopku javnega naročanja, </w:t>
      </w:r>
    </w:p>
    <w:p w14:paraId="16D46D8E" w14:textId="77777777" w:rsidR="00D5666C" w:rsidRPr="003274C7" w:rsidRDefault="00D5666C" w:rsidP="00D5666C">
      <w:pPr>
        <w:jc w:val="both"/>
        <w:rPr>
          <w:sz w:val="22"/>
          <w:szCs w:val="22"/>
          <w:shd w:val="clear" w:color="auto" w:fill="FFFFFF"/>
        </w:rPr>
      </w:pPr>
      <w:r w:rsidRPr="003274C7">
        <w:rPr>
          <w:sz w:val="22"/>
          <w:szCs w:val="22"/>
          <w:shd w:val="clear" w:color="auto" w:fill="FFFFFF"/>
        </w:rPr>
        <w:t xml:space="preserve">funkcionar ali njegovi družinski člani, niso člani poslovodstva niti niso neposredno oz. preko drugih pravnih </w:t>
      </w:r>
    </w:p>
    <w:p w14:paraId="6E7BA24C" w14:textId="77777777" w:rsidR="00D5666C" w:rsidRPr="003274C7" w:rsidRDefault="00D5666C" w:rsidP="00D5666C">
      <w:pPr>
        <w:jc w:val="both"/>
        <w:rPr>
          <w:sz w:val="22"/>
          <w:szCs w:val="22"/>
          <w:shd w:val="clear" w:color="auto" w:fill="FFFFFF"/>
        </w:rPr>
      </w:pPr>
      <w:r w:rsidRPr="003274C7">
        <w:rPr>
          <w:sz w:val="22"/>
          <w:szCs w:val="22"/>
          <w:shd w:val="clear" w:color="auto" w:fill="FFFFFF"/>
        </w:rPr>
        <w:t>oseb z več kot 5 % deležem udeleženi pri ustanoviteljskih pravicah, upravljanju oz. kapitalu.</w:t>
      </w:r>
    </w:p>
    <w:p w14:paraId="180E22EA" w14:textId="77777777" w:rsidR="00D5666C" w:rsidRPr="003274C7" w:rsidRDefault="00D5666C" w:rsidP="00D5666C">
      <w:pPr>
        <w:jc w:val="both"/>
        <w:rPr>
          <w:sz w:val="22"/>
          <w:szCs w:val="22"/>
          <w:shd w:val="clear" w:color="auto" w:fill="FFFFFF"/>
        </w:rPr>
      </w:pPr>
    </w:p>
    <w:p w14:paraId="715E34A9" w14:textId="77777777" w:rsidR="00D5666C" w:rsidRPr="003274C7" w:rsidRDefault="00D5666C" w:rsidP="00D5666C">
      <w:pPr>
        <w:jc w:val="both"/>
        <w:rPr>
          <w:sz w:val="22"/>
          <w:szCs w:val="22"/>
          <w:shd w:val="clear" w:color="auto" w:fill="FFFFFF"/>
        </w:rPr>
      </w:pPr>
      <w:r w:rsidRPr="003274C7">
        <w:rPr>
          <w:sz w:val="22"/>
          <w:szCs w:val="22"/>
          <w:shd w:val="clear" w:color="auto" w:fill="FFFFFF"/>
        </w:rPr>
        <w:t>Pogodba, ki je v nasprotju z določili 35. člena ZIntPK, je nična.</w:t>
      </w:r>
    </w:p>
    <w:p w14:paraId="46172670" w14:textId="77777777" w:rsidR="00D5666C" w:rsidRPr="003274C7" w:rsidRDefault="00D5666C" w:rsidP="00D5666C">
      <w:pPr>
        <w:rPr>
          <w:sz w:val="22"/>
          <w:szCs w:val="22"/>
          <w:shd w:val="clear" w:color="auto" w:fill="FFFFFF"/>
        </w:rPr>
      </w:pPr>
    </w:p>
    <w:p w14:paraId="012A7806" w14:textId="77777777" w:rsidR="00D5666C" w:rsidRPr="00F939D3" w:rsidRDefault="00D5666C" w:rsidP="00D5666C">
      <w:pPr>
        <w:spacing w:after="240" w:line="312" w:lineRule="auto"/>
        <w:jc w:val="both"/>
        <w:rPr>
          <w:sz w:val="28"/>
          <w:szCs w:val="28"/>
          <w:lang w:bidi="en-US"/>
        </w:rPr>
      </w:pPr>
    </w:p>
    <w:p w14:paraId="554B2FC8" w14:textId="77777777" w:rsidR="00D5666C" w:rsidRPr="00F939D3" w:rsidRDefault="00D5666C" w:rsidP="00D5666C">
      <w:pPr>
        <w:spacing w:after="240" w:line="312" w:lineRule="auto"/>
        <w:contextualSpacing/>
        <w:jc w:val="both"/>
        <w:rPr>
          <w:rFonts w:ascii="Arial" w:hAnsi="Arial" w:cs="Arial"/>
          <w:sz w:val="22"/>
          <w:szCs w:val="22"/>
          <w:lang w:bidi="en-US"/>
        </w:rPr>
      </w:pPr>
    </w:p>
    <w:p w14:paraId="4074EEF0" w14:textId="77777777" w:rsidR="00D5666C" w:rsidRPr="00F939D3" w:rsidRDefault="00D5666C" w:rsidP="00D5666C">
      <w:pPr>
        <w:spacing w:after="240" w:line="312" w:lineRule="auto"/>
        <w:contextualSpacing/>
        <w:jc w:val="both"/>
        <w:rPr>
          <w:rFonts w:ascii="Arial" w:hAnsi="Arial" w:cs="Arial"/>
          <w:sz w:val="22"/>
          <w:szCs w:val="22"/>
          <w:lang w:bidi="en-US"/>
        </w:rPr>
      </w:pPr>
    </w:p>
    <w:tbl>
      <w:tblPr>
        <w:tblW w:w="0" w:type="auto"/>
        <w:tblLayout w:type="fixed"/>
        <w:tblLook w:val="0000" w:firstRow="0" w:lastRow="0" w:firstColumn="0" w:lastColumn="0" w:noHBand="0" w:noVBand="0"/>
      </w:tblPr>
      <w:tblGrid>
        <w:gridCol w:w="3337"/>
        <w:gridCol w:w="1483"/>
        <w:gridCol w:w="4639"/>
      </w:tblGrid>
      <w:tr w:rsidR="00D5666C" w:rsidRPr="00F939D3" w14:paraId="35E5553F" w14:textId="77777777" w:rsidTr="00AE42A5">
        <w:trPr>
          <w:trHeight w:val="623"/>
        </w:trPr>
        <w:tc>
          <w:tcPr>
            <w:tcW w:w="3337" w:type="dxa"/>
          </w:tcPr>
          <w:p w14:paraId="60FF45FA" w14:textId="77777777" w:rsidR="00D5666C" w:rsidRPr="00F939D3" w:rsidRDefault="00D5666C" w:rsidP="00AE42A5">
            <w:pPr>
              <w:spacing w:line="312" w:lineRule="auto"/>
              <w:jc w:val="both"/>
            </w:pPr>
            <w:r w:rsidRPr="00F939D3">
              <w:t>Kraj:</w:t>
            </w:r>
          </w:p>
        </w:tc>
        <w:tc>
          <w:tcPr>
            <w:tcW w:w="1483" w:type="dxa"/>
          </w:tcPr>
          <w:p w14:paraId="3C2C6B07" w14:textId="77777777" w:rsidR="00D5666C" w:rsidRPr="00F939D3" w:rsidRDefault="00D5666C" w:rsidP="00AE42A5">
            <w:pPr>
              <w:tabs>
                <w:tab w:val="center" w:pos="7020"/>
              </w:tabs>
              <w:spacing w:line="312" w:lineRule="auto"/>
              <w:jc w:val="center"/>
            </w:pPr>
          </w:p>
        </w:tc>
        <w:tc>
          <w:tcPr>
            <w:tcW w:w="4639" w:type="dxa"/>
          </w:tcPr>
          <w:p w14:paraId="0F12B1E7" w14:textId="77777777" w:rsidR="00D5666C" w:rsidRPr="00F939D3" w:rsidRDefault="00D5666C" w:rsidP="00AE42A5">
            <w:pPr>
              <w:tabs>
                <w:tab w:val="center" w:pos="7020"/>
              </w:tabs>
              <w:spacing w:line="312" w:lineRule="auto"/>
              <w:jc w:val="both"/>
            </w:pPr>
            <w:r>
              <w:t>Ime in priimek odgovorne osebe:</w:t>
            </w:r>
            <w:r w:rsidRPr="00F939D3">
              <w:t xml:space="preserve"> </w:t>
            </w:r>
          </w:p>
          <w:p w14:paraId="5B3FB3E6" w14:textId="77777777" w:rsidR="00D5666C" w:rsidRPr="00F939D3" w:rsidRDefault="00D5666C" w:rsidP="00AE42A5">
            <w:pPr>
              <w:tabs>
                <w:tab w:val="center" w:pos="7020"/>
              </w:tabs>
              <w:spacing w:line="312" w:lineRule="auto"/>
              <w:jc w:val="both"/>
            </w:pPr>
          </w:p>
        </w:tc>
      </w:tr>
      <w:tr w:rsidR="00D5666C" w:rsidRPr="00F939D3" w14:paraId="7E1C339E" w14:textId="77777777" w:rsidTr="00AE42A5">
        <w:trPr>
          <w:trHeight w:val="364"/>
        </w:trPr>
        <w:tc>
          <w:tcPr>
            <w:tcW w:w="3337" w:type="dxa"/>
          </w:tcPr>
          <w:p w14:paraId="3A0431CC" w14:textId="77777777" w:rsidR="00D5666C" w:rsidRPr="00F939D3" w:rsidRDefault="00D5666C" w:rsidP="00AE42A5">
            <w:pPr>
              <w:spacing w:line="312" w:lineRule="auto"/>
              <w:jc w:val="both"/>
            </w:pPr>
            <w:r w:rsidRPr="00F939D3">
              <w:t>Datum</w:t>
            </w:r>
            <w:r w:rsidRPr="00F939D3">
              <w:fldChar w:fldCharType="begin">
                <w:ffData>
                  <w:name w:val="Besedilo22"/>
                  <w:enabled/>
                  <w:calcOnExit w:val="0"/>
                  <w:textInput/>
                </w:ffData>
              </w:fldChar>
            </w:r>
            <w:r w:rsidRPr="00F939D3">
              <w:instrText xml:space="preserve"> FORMTEXT </w:instrText>
            </w:r>
            <w:r w:rsidRPr="00F939D3">
              <w:fldChar w:fldCharType="separate"/>
            </w:r>
            <w:r w:rsidRPr="00F939D3">
              <w:fldChar w:fldCharType="end"/>
            </w:r>
            <w:r w:rsidRPr="00F939D3">
              <w:t xml:space="preserve">: </w:t>
            </w:r>
          </w:p>
        </w:tc>
        <w:tc>
          <w:tcPr>
            <w:tcW w:w="1483" w:type="dxa"/>
          </w:tcPr>
          <w:p w14:paraId="4DF725C4" w14:textId="77777777" w:rsidR="00D5666C" w:rsidRPr="00F939D3" w:rsidRDefault="00D5666C" w:rsidP="00AE42A5">
            <w:pPr>
              <w:spacing w:line="312" w:lineRule="auto"/>
              <w:jc w:val="center"/>
            </w:pPr>
            <w:r w:rsidRPr="00F939D3">
              <w:t>Žig</w:t>
            </w:r>
          </w:p>
        </w:tc>
        <w:tc>
          <w:tcPr>
            <w:tcW w:w="4639" w:type="dxa"/>
          </w:tcPr>
          <w:p w14:paraId="1D70B50F" w14:textId="77777777" w:rsidR="00D5666C" w:rsidRDefault="00D5666C" w:rsidP="00AE42A5">
            <w:pPr>
              <w:spacing w:line="312" w:lineRule="auto"/>
            </w:pPr>
          </w:p>
          <w:p w14:paraId="07DEC6A9" w14:textId="77777777" w:rsidR="00D5666C" w:rsidRPr="00F939D3" w:rsidRDefault="00D5666C" w:rsidP="00AE42A5">
            <w:pPr>
              <w:spacing w:line="312" w:lineRule="auto"/>
            </w:pPr>
            <w:r w:rsidRPr="00F939D3">
              <w:t>________________________</w:t>
            </w:r>
          </w:p>
          <w:p w14:paraId="0877FC71" w14:textId="77777777" w:rsidR="00D5666C" w:rsidRPr="00F939D3" w:rsidRDefault="00D5666C" w:rsidP="00AE42A5">
            <w:pPr>
              <w:spacing w:line="312" w:lineRule="auto"/>
            </w:pPr>
            <w:r w:rsidRPr="00F939D3">
              <w:t xml:space="preserve">Podpis  odgovorne osebe </w:t>
            </w:r>
          </w:p>
        </w:tc>
      </w:tr>
    </w:tbl>
    <w:p w14:paraId="1AF539EC" w14:textId="77777777" w:rsidR="00D5666C" w:rsidRPr="00F939D3" w:rsidRDefault="00D5666C" w:rsidP="00D5666C">
      <w:pPr>
        <w:spacing w:after="240" w:line="312" w:lineRule="auto"/>
        <w:contextualSpacing/>
        <w:jc w:val="both"/>
        <w:rPr>
          <w:rFonts w:ascii="Arial" w:hAnsi="Arial" w:cs="Arial"/>
          <w:sz w:val="22"/>
          <w:szCs w:val="22"/>
          <w:lang w:bidi="en-US"/>
        </w:rPr>
      </w:pPr>
    </w:p>
    <w:p w14:paraId="5F5F55D9" w14:textId="3E9C3E4B" w:rsidR="00D5666C" w:rsidRPr="003274C7" w:rsidRDefault="00D5666C" w:rsidP="00D5666C">
      <w:pPr>
        <w:jc w:val="center"/>
        <w:rPr>
          <w:rFonts w:ascii="Linotype Univers 420 Condensed" w:hAnsi="Linotype Univers 420 Condensed"/>
          <w:b/>
          <w:bCs/>
          <w:color w:val="1A3876"/>
          <w:sz w:val="36"/>
          <w:szCs w:val="28"/>
          <w:lang w:bidi="en-US"/>
        </w:rPr>
      </w:pPr>
      <w:r>
        <w:rPr>
          <w:rFonts w:ascii="Arial" w:hAnsi="Arial" w:cs="Arial"/>
          <w:b/>
        </w:rPr>
        <w:br w:type="page"/>
      </w:r>
    </w:p>
    <w:p w14:paraId="0D1D5DE9" w14:textId="676D5A32" w:rsidR="00D5666C" w:rsidRDefault="00D5666C">
      <w:pPr>
        <w:spacing w:after="240" w:line="312" w:lineRule="auto"/>
        <w:jc w:val="both"/>
        <w:rPr>
          <w:rFonts w:ascii="Arial" w:hAnsi="Arial" w:cs="Arial"/>
          <w:b/>
        </w:rPr>
      </w:pPr>
    </w:p>
    <w:p w14:paraId="6C1C3B0E" w14:textId="4C1B6BB2" w:rsidR="00D5666C" w:rsidRDefault="00D5666C" w:rsidP="00D5666C">
      <w:pPr>
        <w:jc w:val="right"/>
        <w:rPr>
          <w:rFonts w:ascii="Calibri" w:hAnsi="Calibri" w:cs="Calibri"/>
          <w:b/>
          <w:sz w:val="22"/>
          <w:szCs w:val="22"/>
          <w:lang w:eastAsia="sl-SI"/>
        </w:rPr>
      </w:pPr>
      <w:r>
        <w:rPr>
          <w:rFonts w:ascii="Calibri" w:hAnsi="Calibri" w:cs="Calibri"/>
          <w:b/>
          <w:sz w:val="22"/>
          <w:szCs w:val="22"/>
          <w:lang w:eastAsia="sl-SI"/>
        </w:rPr>
        <w:t>PRILOGA 14</w:t>
      </w:r>
    </w:p>
    <w:p w14:paraId="5423E950" w14:textId="77777777" w:rsidR="0021309D" w:rsidRDefault="0021309D" w:rsidP="00C13FD1">
      <w:pPr>
        <w:rPr>
          <w:rFonts w:ascii="Arial" w:hAnsi="Arial" w:cs="Arial"/>
          <w:b/>
        </w:rPr>
      </w:pPr>
    </w:p>
    <w:p w14:paraId="3AA8615A" w14:textId="77777777" w:rsidR="0021309D" w:rsidRDefault="0021309D" w:rsidP="00C13FD1">
      <w:pPr>
        <w:rPr>
          <w:rFonts w:ascii="Arial" w:hAnsi="Arial" w:cs="Arial"/>
          <w:b/>
        </w:rPr>
      </w:pPr>
    </w:p>
    <w:p w14:paraId="775EBA5D" w14:textId="77777777" w:rsidR="0021309D" w:rsidRPr="00B22EFB" w:rsidRDefault="0021309D" w:rsidP="0021309D">
      <w:pPr>
        <w:pStyle w:val="Naslov1"/>
        <w:spacing w:before="120"/>
        <w:jc w:val="center"/>
        <w:rPr>
          <w:sz w:val="30"/>
          <w:szCs w:val="30"/>
        </w:rPr>
      </w:pPr>
      <w:bookmarkStart w:id="99" w:name="_Toc192494854"/>
      <w:r w:rsidRPr="00B22EFB">
        <w:rPr>
          <w:sz w:val="30"/>
          <w:szCs w:val="30"/>
        </w:rPr>
        <w:t>IZJAVA O UDELEŽBI</w:t>
      </w:r>
      <w:bookmarkEnd w:id="99"/>
    </w:p>
    <w:p w14:paraId="08207B8C" w14:textId="77777777" w:rsidR="0021309D" w:rsidRDefault="0021309D" w:rsidP="0021309D">
      <w:pPr>
        <w:pStyle w:val="Naslov1"/>
        <w:spacing w:before="120"/>
        <w:jc w:val="center"/>
        <w:rPr>
          <w:sz w:val="30"/>
          <w:szCs w:val="30"/>
        </w:rPr>
      </w:pPr>
      <w:bookmarkStart w:id="100" w:name="_Toc192494855"/>
      <w:r w:rsidRPr="00B22EFB">
        <w:rPr>
          <w:sz w:val="30"/>
          <w:szCs w:val="30"/>
        </w:rPr>
        <w:t>FIZIČNIH IN PRAVNIH OSEB V LASTNIŠTVU PONUDNIKA</w:t>
      </w:r>
      <w:bookmarkEnd w:id="100"/>
    </w:p>
    <w:p w14:paraId="613063C7" w14:textId="77777777" w:rsidR="0021309D" w:rsidRDefault="0021309D" w:rsidP="0021309D">
      <w:pPr>
        <w:rPr>
          <w:lang w:bidi="en-US"/>
        </w:rPr>
      </w:pPr>
    </w:p>
    <w:p w14:paraId="1870B2CB" w14:textId="77777777" w:rsidR="0021309D" w:rsidRPr="00D4402D" w:rsidRDefault="0021309D" w:rsidP="0021309D">
      <w:pPr>
        <w:rPr>
          <w:lang w:bidi="en-US"/>
        </w:rPr>
      </w:pPr>
    </w:p>
    <w:p w14:paraId="3687E5FF" w14:textId="77777777" w:rsidR="0021309D" w:rsidRPr="00C90678" w:rsidRDefault="0021309D" w:rsidP="0021309D">
      <w:pPr>
        <w:spacing w:line="288" w:lineRule="auto"/>
      </w:pPr>
      <w:r w:rsidRPr="00C90678">
        <w:t>Pod kazensko in materialno odgovornostjo izjavljamo:</w:t>
      </w:r>
    </w:p>
    <w:p w14:paraId="168F2FB8" w14:textId="77777777" w:rsidR="0021309D" w:rsidRPr="001C0C52" w:rsidRDefault="0021309D" w:rsidP="0021309D">
      <w:pPr>
        <w:numPr>
          <w:ilvl w:val="0"/>
          <w:numId w:val="26"/>
        </w:numPr>
        <w:spacing w:line="288" w:lineRule="auto"/>
        <w:jc w:val="both"/>
        <w:rPr>
          <w:rFonts w:cstheme="minorHAnsi"/>
        </w:rPr>
      </w:pPr>
      <w:r w:rsidRPr="00C90678">
        <w:rPr>
          <w:rFonts w:cstheme="minorHAnsi"/>
        </w:rPr>
        <w:t xml:space="preserve">da so v lastniškem deležu naše družbe udeležene </w:t>
      </w:r>
      <w:r w:rsidRPr="00C90678">
        <w:rPr>
          <w:rFonts w:cstheme="minorHAnsi"/>
          <w:b/>
        </w:rPr>
        <w:t>naslednje fizične* in pravne osebe**</w:t>
      </w:r>
      <w:r w:rsidRPr="00C90678">
        <w:rPr>
          <w:rFonts w:cstheme="minorHAnsi"/>
        </w:rPr>
        <w:t xml:space="preserve"> (vključno z udeležbo morebitnih tihih družbenikov): </w:t>
      </w:r>
    </w:p>
    <w:p w14:paraId="0E2675A5" w14:textId="77777777" w:rsidR="0021309D" w:rsidRDefault="0021309D" w:rsidP="0021309D">
      <w:pPr>
        <w:pStyle w:val="Odstavekseznama"/>
        <w:spacing w:after="120"/>
        <w:ind w:left="510"/>
        <w:rPr>
          <w:rFonts w:cstheme="minorHAnsi"/>
          <w:i/>
        </w:rPr>
      </w:pPr>
      <w:r>
        <w:rPr>
          <w:rFonts w:cstheme="minorHAnsi"/>
          <w:i/>
        </w:rPr>
        <w:t>*Za fizične osebe mora ponudnik navesti:</w:t>
      </w:r>
    </w:p>
    <w:tbl>
      <w:tblPr>
        <w:tblStyle w:val="CGPCorpBesediloPoudarek1"/>
        <w:tblW w:w="0" w:type="auto"/>
        <w:tblLook w:val="04A0" w:firstRow="1" w:lastRow="0" w:firstColumn="1" w:lastColumn="0" w:noHBand="0" w:noVBand="1"/>
      </w:tblPr>
      <w:tblGrid>
        <w:gridCol w:w="1726"/>
        <w:gridCol w:w="1984"/>
        <w:gridCol w:w="3517"/>
        <w:gridCol w:w="2411"/>
      </w:tblGrid>
      <w:tr w:rsidR="0021309D" w:rsidRPr="0060166D" w14:paraId="7D761271" w14:textId="77777777" w:rsidTr="006805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Pr>
          <w:p w14:paraId="747BFF93" w14:textId="77777777" w:rsidR="0021309D" w:rsidRPr="0060166D" w:rsidRDefault="0021309D" w:rsidP="006805FD">
            <w:pPr>
              <w:pStyle w:val="Odstavekseznama"/>
              <w:ind w:left="0"/>
              <w:rPr>
                <w:rFonts w:cstheme="minorHAnsi"/>
              </w:rPr>
            </w:pPr>
            <w:r w:rsidRPr="0060166D">
              <w:rPr>
                <w:rFonts w:cstheme="minorHAnsi"/>
              </w:rPr>
              <w:t>Ime</w:t>
            </w:r>
          </w:p>
        </w:tc>
        <w:tc>
          <w:tcPr>
            <w:tcW w:w="1984" w:type="dxa"/>
          </w:tcPr>
          <w:p w14:paraId="540892ED" w14:textId="77777777" w:rsidR="0021309D" w:rsidRPr="0060166D" w:rsidRDefault="0021309D" w:rsidP="006805FD">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Priimek </w:t>
            </w:r>
          </w:p>
        </w:tc>
        <w:tc>
          <w:tcPr>
            <w:tcW w:w="3517" w:type="dxa"/>
          </w:tcPr>
          <w:p w14:paraId="67F976EC" w14:textId="77777777" w:rsidR="0021309D" w:rsidRPr="0060166D" w:rsidRDefault="0021309D" w:rsidP="006805FD">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Naslov prebivališča </w:t>
            </w:r>
          </w:p>
        </w:tc>
        <w:tc>
          <w:tcPr>
            <w:tcW w:w="2411" w:type="dxa"/>
          </w:tcPr>
          <w:p w14:paraId="685419FE" w14:textId="77777777" w:rsidR="0021309D" w:rsidRPr="0060166D" w:rsidRDefault="0021309D" w:rsidP="006805FD">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Delež lastništva </w:t>
            </w:r>
          </w:p>
        </w:tc>
      </w:tr>
      <w:tr w:rsidR="0021309D" w14:paraId="64BD9C87" w14:textId="77777777" w:rsidTr="006805FD">
        <w:tc>
          <w:tcPr>
            <w:cnfStyle w:val="001000000000" w:firstRow="0" w:lastRow="0" w:firstColumn="1" w:lastColumn="0" w:oddVBand="0" w:evenVBand="0" w:oddHBand="0" w:evenHBand="0" w:firstRowFirstColumn="0" w:firstRowLastColumn="0" w:lastRowFirstColumn="0" w:lastRowLastColumn="0"/>
            <w:tcW w:w="1726" w:type="dxa"/>
          </w:tcPr>
          <w:p w14:paraId="35AE6BD8" w14:textId="77777777" w:rsidR="0021309D" w:rsidRDefault="0021309D" w:rsidP="006805FD">
            <w:pPr>
              <w:pStyle w:val="Odstavekseznama"/>
              <w:ind w:left="0"/>
              <w:rPr>
                <w:rFonts w:cstheme="minorHAnsi"/>
                <w:i/>
              </w:rPr>
            </w:pPr>
          </w:p>
        </w:tc>
        <w:tc>
          <w:tcPr>
            <w:tcW w:w="1984" w:type="dxa"/>
          </w:tcPr>
          <w:p w14:paraId="7F6BFB6E" w14:textId="77777777" w:rsidR="0021309D" w:rsidRDefault="0021309D" w:rsidP="006805FD">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3517" w:type="dxa"/>
          </w:tcPr>
          <w:p w14:paraId="6C99B37A" w14:textId="77777777" w:rsidR="0021309D" w:rsidRDefault="0021309D" w:rsidP="006805FD">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2411" w:type="dxa"/>
          </w:tcPr>
          <w:p w14:paraId="5F874DB9" w14:textId="77777777" w:rsidR="0021309D" w:rsidRDefault="0021309D" w:rsidP="006805FD">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592ADD94" w14:textId="77777777" w:rsidR="0021309D" w:rsidRPr="001E76BF" w:rsidRDefault="0021309D" w:rsidP="0021309D">
      <w:pPr>
        <w:pStyle w:val="Odstavekseznama"/>
        <w:spacing w:before="120"/>
        <w:ind w:left="510"/>
        <w:rPr>
          <w:rFonts w:cstheme="minorHAnsi"/>
          <w:i/>
        </w:rPr>
      </w:pPr>
      <w:r>
        <w:rPr>
          <w:rFonts w:cstheme="minorHAnsi"/>
          <w:i/>
        </w:rPr>
        <w:t>**Za pravne osebe mora ponudnik navesti:</w:t>
      </w:r>
    </w:p>
    <w:tbl>
      <w:tblPr>
        <w:tblStyle w:val="CGPCorpBesediloPoudarek1"/>
        <w:tblW w:w="5000" w:type="pct"/>
        <w:jc w:val="left"/>
        <w:tblLook w:val="04A0" w:firstRow="1" w:lastRow="0" w:firstColumn="1" w:lastColumn="0" w:noHBand="0" w:noVBand="1"/>
      </w:tblPr>
      <w:tblGrid>
        <w:gridCol w:w="4819"/>
        <w:gridCol w:w="4819"/>
      </w:tblGrid>
      <w:tr w:rsidR="0021309D" w:rsidRPr="0060166D" w14:paraId="7C258DAC" w14:textId="77777777" w:rsidTr="006805FD">
        <w:trPr>
          <w:cnfStyle w:val="100000000000" w:firstRow="1" w:lastRow="0" w:firstColumn="0" w:lastColumn="0" w:oddVBand="0" w:evenVBand="0" w:oddHBand="0" w:evenHBand="0" w:firstRowFirstColumn="0" w:firstRowLastColumn="0" w:lastRowFirstColumn="0" w:lastRowLastColumn="0"/>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5C835E3D" w14:textId="77777777" w:rsidR="0021309D" w:rsidRPr="0060166D" w:rsidRDefault="0021309D" w:rsidP="006805FD">
            <w:pPr>
              <w:pStyle w:val="Odstavekseznama"/>
              <w:ind w:left="0"/>
              <w:rPr>
                <w:rFonts w:cstheme="minorHAnsi"/>
              </w:rPr>
            </w:pPr>
            <w:r>
              <w:rPr>
                <w:rFonts w:cstheme="minorHAnsi"/>
              </w:rPr>
              <w:t>Identifikacijsko številko</w:t>
            </w:r>
          </w:p>
        </w:tc>
        <w:tc>
          <w:tcPr>
            <w:tcW w:w="2500" w:type="pct"/>
          </w:tcPr>
          <w:p w14:paraId="36C34472" w14:textId="77777777" w:rsidR="0021309D" w:rsidRPr="0060166D" w:rsidRDefault="0021309D" w:rsidP="006805FD">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Matično številko</w:t>
            </w:r>
          </w:p>
        </w:tc>
      </w:tr>
      <w:tr w:rsidR="0021309D" w14:paraId="0F32B938" w14:textId="77777777" w:rsidTr="006805FD">
        <w:trPr>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47B8EB88" w14:textId="77777777" w:rsidR="0021309D" w:rsidRDefault="0021309D" w:rsidP="006805FD">
            <w:pPr>
              <w:pStyle w:val="Odstavekseznama"/>
              <w:ind w:left="0"/>
              <w:rPr>
                <w:rFonts w:cstheme="minorHAnsi"/>
                <w:i/>
              </w:rPr>
            </w:pPr>
          </w:p>
        </w:tc>
        <w:tc>
          <w:tcPr>
            <w:tcW w:w="2500" w:type="pct"/>
          </w:tcPr>
          <w:p w14:paraId="1C30978D" w14:textId="77777777" w:rsidR="0021309D" w:rsidRDefault="0021309D" w:rsidP="006805FD">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27F84747" w14:textId="77777777" w:rsidR="0021309D" w:rsidRDefault="0021309D" w:rsidP="0021309D">
      <w:pPr>
        <w:pStyle w:val="Odstavekseznama"/>
        <w:ind w:left="567"/>
        <w:rPr>
          <w:rFonts w:eastAsia="Times New Roman" w:cstheme="minorHAnsi"/>
          <w:lang w:bidi="ar-SA"/>
        </w:rPr>
      </w:pPr>
    </w:p>
    <w:p w14:paraId="7AD32F87" w14:textId="77777777" w:rsidR="0021309D" w:rsidRPr="0059692D" w:rsidRDefault="0021309D" w:rsidP="0021309D">
      <w:pPr>
        <w:pStyle w:val="Odstavekseznama"/>
        <w:numPr>
          <w:ilvl w:val="0"/>
          <w:numId w:val="27"/>
        </w:numPr>
        <w:spacing w:after="240" w:line="312" w:lineRule="auto"/>
        <w:ind w:left="567" w:hanging="567"/>
        <w:jc w:val="both"/>
        <w:rPr>
          <w:rFonts w:eastAsia="Times New Roman" w:cstheme="minorHAnsi"/>
          <w:lang w:bidi="ar-SA"/>
        </w:rPr>
      </w:pPr>
      <w:r w:rsidRPr="00C90678">
        <w:rPr>
          <w:rFonts w:eastAsia="Times New Roman" w:cstheme="minorHAnsi"/>
          <w:lang w:bidi="ar-SA"/>
        </w:rPr>
        <w:t xml:space="preserve">da se naslednji gospodarski subjekti, štejejo za povezano družbo z našo (ponudnikovo) družbo (oz. gospodarskim subjektom) v skladu z zakonom, ki ureja gospodarske družbe: </w:t>
      </w:r>
    </w:p>
    <w:p w14:paraId="12D34BDA" w14:textId="77777777" w:rsidR="0021309D" w:rsidRDefault="0021309D" w:rsidP="0021309D">
      <w:pPr>
        <w:pStyle w:val="Odstavekseznama"/>
        <w:ind w:left="567"/>
        <w:rPr>
          <w:rFonts w:cstheme="minorHAnsi"/>
          <w:i/>
        </w:rPr>
      </w:pPr>
      <w:r>
        <w:rPr>
          <w:rFonts w:cstheme="minorHAnsi"/>
          <w:i/>
        </w:rPr>
        <w:t>*Za fizične osebe mora ponudnik navesti:</w:t>
      </w:r>
    </w:p>
    <w:tbl>
      <w:tblPr>
        <w:tblStyle w:val="CGPCorpBesediloPoudarek1"/>
        <w:tblW w:w="0" w:type="auto"/>
        <w:tblLook w:val="04A0" w:firstRow="1" w:lastRow="0" w:firstColumn="1" w:lastColumn="0" w:noHBand="0" w:noVBand="1"/>
      </w:tblPr>
      <w:tblGrid>
        <w:gridCol w:w="1584"/>
        <w:gridCol w:w="2126"/>
        <w:gridCol w:w="3516"/>
        <w:gridCol w:w="2412"/>
      </w:tblGrid>
      <w:tr w:rsidR="0021309D" w:rsidRPr="0060166D" w14:paraId="201F0391" w14:textId="77777777" w:rsidTr="006805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4" w:type="dxa"/>
          </w:tcPr>
          <w:p w14:paraId="4F119CC5" w14:textId="77777777" w:rsidR="0021309D" w:rsidRPr="0060166D" w:rsidRDefault="0021309D" w:rsidP="006805FD">
            <w:pPr>
              <w:pStyle w:val="Odstavekseznama"/>
              <w:ind w:left="0"/>
              <w:rPr>
                <w:rFonts w:cstheme="minorHAnsi"/>
              </w:rPr>
            </w:pPr>
            <w:r w:rsidRPr="0060166D">
              <w:rPr>
                <w:rFonts w:cstheme="minorHAnsi"/>
              </w:rPr>
              <w:t>Ime</w:t>
            </w:r>
          </w:p>
        </w:tc>
        <w:tc>
          <w:tcPr>
            <w:tcW w:w="2126" w:type="dxa"/>
          </w:tcPr>
          <w:p w14:paraId="71B822B5" w14:textId="77777777" w:rsidR="0021309D" w:rsidRPr="0060166D" w:rsidRDefault="0021309D" w:rsidP="006805FD">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Priimek </w:t>
            </w:r>
          </w:p>
        </w:tc>
        <w:tc>
          <w:tcPr>
            <w:tcW w:w="3516" w:type="dxa"/>
          </w:tcPr>
          <w:p w14:paraId="40185E3C" w14:textId="77777777" w:rsidR="0021309D" w:rsidRPr="0060166D" w:rsidRDefault="0021309D" w:rsidP="006805FD">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Naslov prebivališča </w:t>
            </w:r>
          </w:p>
        </w:tc>
        <w:tc>
          <w:tcPr>
            <w:tcW w:w="2412" w:type="dxa"/>
          </w:tcPr>
          <w:p w14:paraId="01E3ED9B" w14:textId="77777777" w:rsidR="0021309D" w:rsidRPr="0060166D" w:rsidRDefault="0021309D" w:rsidP="006805FD">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 xml:space="preserve">Delež lastništva </w:t>
            </w:r>
          </w:p>
        </w:tc>
      </w:tr>
      <w:tr w:rsidR="0021309D" w14:paraId="5405CA5C" w14:textId="77777777" w:rsidTr="006805FD">
        <w:tc>
          <w:tcPr>
            <w:cnfStyle w:val="001000000000" w:firstRow="0" w:lastRow="0" w:firstColumn="1" w:lastColumn="0" w:oddVBand="0" w:evenVBand="0" w:oddHBand="0" w:evenHBand="0" w:firstRowFirstColumn="0" w:firstRowLastColumn="0" w:lastRowFirstColumn="0" w:lastRowLastColumn="0"/>
            <w:tcW w:w="1584" w:type="dxa"/>
          </w:tcPr>
          <w:p w14:paraId="60D88441" w14:textId="77777777" w:rsidR="0021309D" w:rsidRDefault="0021309D" w:rsidP="006805FD">
            <w:pPr>
              <w:pStyle w:val="Odstavekseznama"/>
              <w:ind w:left="0"/>
              <w:rPr>
                <w:rFonts w:cstheme="minorHAnsi"/>
                <w:i/>
              </w:rPr>
            </w:pPr>
          </w:p>
        </w:tc>
        <w:tc>
          <w:tcPr>
            <w:tcW w:w="2126" w:type="dxa"/>
          </w:tcPr>
          <w:p w14:paraId="6D569364" w14:textId="77777777" w:rsidR="0021309D" w:rsidRDefault="0021309D" w:rsidP="006805FD">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3516" w:type="dxa"/>
          </w:tcPr>
          <w:p w14:paraId="2D61651B" w14:textId="77777777" w:rsidR="0021309D" w:rsidRDefault="0021309D" w:rsidP="006805FD">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c>
          <w:tcPr>
            <w:tcW w:w="2412" w:type="dxa"/>
          </w:tcPr>
          <w:p w14:paraId="0C70875E" w14:textId="77777777" w:rsidR="0021309D" w:rsidRDefault="0021309D" w:rsidP="006805FD">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7D310183" w14:textId="77777777" w:rsidR="0021309D" w:rsidRPr="001E76BF" w:rsidRDefault="0021309D" w:rsidP="0021309D">
      <w:pPr>
        <w:pStyle w:val="Odstavekseznama"/>
        <w:spacing w:before="120"/>
        <w:ind w:left="567"/>
        <w:rPr>
          <w:rFonts w:cstheme="minorHAnsi"/>
          <w:i/>
        </w:rPr>
      </w:pPr>
      <w:r>
        <w:rPr>
          <w:rFonts w:cstheme="minorHAnsi"/>
          <w:i/>
        </w:rPr>
        <w:t>**Za pravne osebe mora ponudnik navesti:</w:t>
      </w:r>
    </w:p>
    <w:tbl>
      <w:tblPr>
        <w:tblStyle w:val="CGPCorpBesediloPoudarek1"/>
        <w:tblW w:w="5000" w:type="pct"/>
        <w:jc w:val="left"/>
        <w:tblLook w:val="04A0" w:firstRow="1" w:lastRow="0" w:firstColumn="1" w:lastColumn="0" w:noHBand="0" w:noVBand="1"/>
      </w:tblPr>
      <w:tblGrid>
        <w:gridCol w:w="4819"/>
        <w:gridCol w:w="4819"/>
      </w:tblGrid>
      <w:tr w:rsidR="0021309D" w:rsidRPr="0060166D" w14:paraId="699003C5" w14:textId="77777777" w:rsidTr="006805FD">
        <w:trPr>
          <w:cnfStyle w:val="100000000000" w:firstRow="1" w:lastRow="0" w:firstColumn="0" w:lastColumn="0" w:oddVBand="0" w:evenVBand="0" w:oddHBand="0" w:evenHBand="0" w:firstRowFirstColumn="0" w:firstRowLastColumn="0" w:lastRowFirstColumn="0" w:lastRowLastColumn="0"/>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5C13F37A" w14:textId="77777777" w:rsidR="0021309D" w:rsidRPr="0060166D" w:rsidRDefault="0021309D" w:rsidP="006805FD">
            <w:pPr>
              <w:pStyle w:val="Odstavekseznama"/>
              <w:ind w:left="0"/>
              <w:rPr>
                <w:rFonts w:cstheme="minorHAnsi"/>
              </w:rPr>
            </w:pPr>
            <w:r>
              <w:rPr>
                <w:rFonts w:cstheme="minorHAnsi"/>
              </w:rPr>
              <w:t>Identifikacijsko številko</w:t>
            </w:r>
          </w:p>
        </w:tc>
        <w:tc>
          <w:tcPr>
            <w:tcW w:w="2500" w:type="pct"/>
          </w:tcPr>
          <w:p w14:paraId="047076F3" w14:textId="77777777" w:rsidR="0021309D" w:rsidRPr="0060166D" w:rsidRDefault="0021309D" w:rsidP="006805FD">
            <w:pPr>
              <w:pStyle w:val="Odstavekseznama"/>
              <w:ind w:left="0"/>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Matično številko</w:t>
            </w:r>
          </w:p>
        </w:tc>
      </w:tr>
      <w:tr w:rsidR="0021309D" w14:paraId="4FA47411" w14:textId="77777777" w:rsidTr="006805FD">
        <w:trPr>
          <w:trHeight w:val="240"/>
          <w:jc w:val="left"/>
        </w:trPr>
        <w:tc>
          <w:tcPr>
            <w:cnfStyle w:val="001000000000" w:firstRow="0" w:lastRow="0" w:firstColumn="1" w:lastColumn="0" w:oddVBand="0" w:evenVBand="0" w:oddHBand="0" w:evenHBand="0" w:firstRowFirstColumn="0" w:firstRowLastColumn="0" w:lastRowFirstColumn="0" w:lastRowLastColumn="0"/>
            <w:tcW w:w="2500" w:type="pct"/>
          </w:tcPr>
          <w:p w14:paraId="54ED7EF2" w14:textId="77777777" w:rsidR="0021309D" w:rsidRDefault="0021309D" w:rsidP="006805FD">
            <w:pPr>
              <w:pStyle w:val="Odstavekseznama"/>
              <w:ind w:left="0"/>
              <w:rPr>
                <w:rFonts w:cstheme="minorHAnsi"/>
                <w:i/>
              </w:rPr>
            </w:pPr>
          </w:p>
        </w:tc>
        <w:tc>
          <w:tcPr>
            <w:tcW w:w="2500" w:type="pct"/>
          </w:tcPr>
          <w:p w14:paraId="362BF6B6" w14:textId="77777777" w:rsidR="0021309D" w:rsidRDefault="0021309D" w:rsidP="006805FD">
            <w:pPr>
              <w:pStyle w:val="Odstavekseznama"/>
              <w:ind w:left="0"/>
              <w:cnfStyle w:val="000000000000" w:firstRow="0" w:lastRow="0" w:firstColumn="0" w:lastColumn="0" w:oddVBand="0" w:evenVBand="0" w:oddHBand="0" w:evenHBand="0" w:firstRowFirstColumn="0" w:firstRowLastColumn="0" w:lastRowFirstColumn="0" w:lastRowLastColumn="0"/>
              <w:rPr>
                <w:rFonts w:cstheme="minorHAnsi"/>
                <w:i/>
              </w:rPr>
            </w:pPr>
          </w:p>
        </w:tc>
      </w:tr>
    </w:tbl>
    <w:p w14:paraId="730582BE" w14:textId="77777777" w:rsidR="0021309D" w:rsidRDefault="0021309D" w:rsidP="0021309D">
      <w:pPr>
        <w:spacing w:line="276" w:lineRule="auto"/>
        <w:rPr>
          <w:rFonts w:cstheme="minorHAnsi"/>
        </w:rPr>
      </w:pPr>
    </w:p>
    <w:p w14:paraId="3575B9AC" w14:textId="77777777" w:rsidR="0021309D" w:rsidRDefault="0021309D" w:rsidP="0021309D">
      <w:pPr>
        <w:spacing w:line="276" w:lineRule="auto"/>
        <w:rPr>
          <w:rFonts w:cstheme="minorHAnsi"/>
        </w:rPr>
      </w:pPr>
      <w:r w:rsidRPr="00C90678">
        <w:rPr>
          <w:rFonts w:cstheme="minorHAnsi"/>
        </w:rPr>
        <w:t>Strinjamo se, da to izjavo naročnik predloži Komisiji za preprečevanje korupcije na njeno predhodno zahtevo, v skladu z določbami Zakona o integriteti in preprečevanju korupcije.</w:t>
      </w:r>
    </w:p>
    <w:p w14:paraId="0060BEB3" w14:textId="77777777" w:rsidR="0021309D" w:rsidRPr="00C90678" w:rsidRDefault="0021309D" w:rsidP="0021309D">
      <w:pPr>
        <w:spacing w:line="276" w:lineRule="auto"/>
        <w:rPr>
          <w:rFonts w:cstheme="minorHAnsi"/>
        </w:rPr>
      </w:pPr>
      <w:r w:rsidRPr="00C90678">
        <w:rPr>
          <w:rFonts w:cstheme="minorHAnsi"/>
        </w:rPr>
        <w:t xml:space="preserve">  </w:t>
      </w:r>
    </w:p>
    <w:p w14:paraId="1A8089E2" w14:textId="77777777" w:rsidR="0021309D" w:rsidRDefault="0021309D" w:rsidP="0021309D">
      <w:pPr>
        <w:spacing w:line="276" w:lineRule="auto"/>
        <w:rPr>
          <w:rFonts w:cstheme="minorHAnsi"/>
        </w:rPr>
      </w:pPr>
      <w:r w:rsidRPr="00C90678">
        <w:rPr>
          <w:rFonts w:cstheme="minorHAnsi"/>
        </w:rPr>
        <w:t xml:space="preserve">Potrjujemo, da smo seznanjeni z določbo šestega odstavka 14. člena Zakona o integriteti in preprečevanju korupcije, ki določa, da v kolikor ponudnik predloži lažno izjavo oziroma, da neresnične podatke o navedenih dejstvih, ima to za posledico ničnost pogodbe. </w:t>
      </w:r>
    </w:p>
    <w:p w14:paraId="50366710" w14:textId="77777777" w:rsidR="0021309D" w:rsidRDefault="0021309D" w:rsidP="0021309D">
      <w:pPr>
        <w:spacing w:line="276" w:lineRule="auto"/>
        <w:rPr>
          <w:rFonts w:cstheme="minorHAnsi"/>
        </w:rPr>
      </w:pPr>
    </w:p>
    <w:p w14:paraId="521CAF5A" w14:textId="77777777" w:rsidR="0021309D" w:rsidRDefault="0021309D" w:rsidP="0021309D">
      <w:pPr>
        <w:spacing w:line="276" w:lineRule="auto"/>
        <w:rPr>
          <w:rFonts w:cstheme="minorHAnsi"/>
        </w:rPr>
      </w:pPr>
    </w:p>
    <w:p w14:paraId="76283BFE" w14:textId="77777777" w:rsidR="00E14531" w:rsidRPr="00C90678" w:rsidRDefault="00E14531" w:rsidP="0021309D">
      <w:pPr>
        <w:spacing w:line="276" w:lineRule="auto"/>
        <w:rPr>
          <w:rFonts w:cstheme="minorHAnsi"/>
        </w:rPr>
      </w:pPr>
    </w:p>
    <w:p w14:paraId="317FFA3F" w14:textId="77777777" w:rsidR="0021309D" w:rsidRPr="00085B3F" w:rsidRDefault="0021309D" w:rsidP="0021309D">
      <w:pPr>
        <w:spacing w:line="276" w:lineRule="auto"/>
        <w:rPr>
          <w:rFonts w:cstheme="minorHAnsi"/>
        </w:rPr>
      </w:pPr>
    </w:p>
    <w:tbl>
      <w:tblPr>
        <w:tblW w:w="9763" w:type="dxa"/>
        <w:tblLayout w:type="fixed"/>
        <w:tblLook w:val="0000" w:firstRow="0" w:lastRow="0" w:firstColumn="0" w:lastColumn="0" w:noHBand="0" w:noVBand="0"/>
      </w:tblPr>
      <w:tblGrid>
        <w:gridCol w:w="3444"/>
        <w:gridCol w:w="1870"/>
        <w:gridCol w:w="4449"/>
      </w:tblGrid>
      <w:tr w:rsidR="0021309D" w:rsidRPr="0059692D" w14:paraId="1473B1D6" w14:textId="77777777" w:rsidTr="006805FD">
        <w:trPr>
          <w:trHeight w:val="432"/>
        </w:trPr>
        <w:tc>
          <w:tcPr>
            <w:tcW w:w="3444" w:type="dxa"/>
          </w:tcPr>
          <w:p w14:paraId="15B0019B" w14:textId="77777777" w:rsidR="0021309D" w:rsidRPr="0059692D" w:rsidRDefault="0021309D" w:rsidP="006805FD">
            <w:pPr>
              <w:rPr>
                <w:rFonts w:cstheme="minorHAnsi"/>
              </w:rPr>
            </w:pPr>
            <w:r w:rsidRPr="0059692D">
              <w:rPr>
                <w:rFonts w:cstheme="minorHAnsi"/>
              </w:rPr>
              <w:t xml:space="preserve">Kraj: </w:t>
            </w:r>
          </w:p>
        </w:tc>
        <w:tc>
          <w:tcPr>
            <w:tcW w:w="1870" w:type="dxa"/>
          </w:tcPr>
          <w:p w14:paraId="1C3A4C10" w14:textId="77777777" w:rsidR="0021309D" w:rsidRPr="0059692D" w:rsidRDefault="0021309D" w:rsidP="006805FD">
            <w:pPr>
              <w:tabs>
                <w:tab w:val="center" w:pos="7020"/>
              </w:tabs>
              <w:jc w:val="center"/>
              <w:rPr>
                <w:rFonts w:cstheme="minorHAnsi"/>
              </w:rPr>
            </w:pPr>
          </w:p>
        </w:tc>
        <w:tc>
          <w:tcPr>
            <w:tcW w:w="4449" w:type="dxa"/>
          </w:tcPr>
          <w:p w14:paraId="0384B07F" w14:textId="77777777" w:rsidR="0021309D" w:rsidRPr="0059692D" w:rsidRDefault="0021309D" w:rsidP="006805FD">
            <w:pPr>
              <w:tabs>
                <w:tab w:val="center" w:pos="7020"/>
              </w:tabs>
              <w:rPr>
                <w:rFonts w:cstheme="minorHAnsi"/>
              </w:rPr>
            </w:pPr>
            <w:r w:rsidRPr="0059692D">
              <w:rPr>
                <w:rFonts w:cstheme="minorHAnsi"/>
              </w:rPr>
              <w:t xml:space="preserve">             Podpisnik: </w:t>
            </w:r>
          </w:p>
        </w:tc>
      </w:tr>
      <w:tr w:rsidR="0021309D" w:rsidRPr="0059692D" w14:paraId="52DF6737" w14:textId="77777777" w:rsidTr="006805FD">
        <w:trPr>
          <w:trHeight w:val="864"/>
        </w:trPr>
        <w:tc>
          <w:tcPr>
            <w:tcW w:w="3444" w:type="dxa"/>
          </w:tcPr>
          <w:p w14:paraId="357A0CF9" w14:textId="77777777" w:rsidR="0021309D" w:rsidRPr="0059692D" w:rsidRDefault="0021309D" w:rsidP="006805FD">
            <w:pPr>
              <w:rPr>
                <w:rFonts w:cstheme="minorHAnsi"/>
              </w:rPr>
            </w:pPr>
          </w:p>
          <w:p w14:paraId="26508912" w14:textId="77777777" w:rsidR="0021309D" w:rsidRPr="0059692D" w:rsidRDefault="0021309D" w:rsidP="006805FD">
            <w:pPr>
              <w:rPr>
                <w:rFonts w:cstheme="minorHAnsi"/>
              </w:rPr>
            </w:pPr>
            <w:r w:rsidRPr="0059692D">
              <w:rPr>
                <w:rFonts w:cstheme="minorHAnsi"/>
              </w:rPr>
              <w:t>Datum</w:t>
            </w:r>
            <w:r w:rsidRPr="0059692D">
              <w:rPr>
                <w:rFonts w:cstheme="minorHAnsi"/>
              </w:rPr>
              <w:fldChar w:fldCharType="begin">
                <w:ffData>
                  <w:name w:val="Besedilo22"/>
                  <w:enabled/>
                  <w:calcOnExit w:val="0"/>
                  <w:textInput/>
                </w:ffData>
              </w:fldChar>
            </w:r>
            <w:r w:rsidRPr="0059692D">
              <w:rPr>
                <w:rFonts w:cstheme="minorHAnsi"/>
              </w:rPr>
              <w:instrText xml:space="preserve"> FORMTEXT </w:instrText>
            </w:r>
            <w:r w:rsidRPr="0059692D">
              <w:rPr>
                <w:rFonts w:cstheme="minorHAnsi"/>
              </w:rPr>
            </w:r>
            <w:r w:rsidRPr="0059692D">
              <w:rPr>
                <w:rFonts w:cstheme="minorHAnsi"/>
              </w:rPr>
              <w:fldChar w:fldCharType="separate"/>
            </w:r>
            <w:r w:rsidRPr="0059692D">
              <w:rPr>
                <w:rFonts w:cstheme="minorHAnsi"/>
              </w:rPr>
              <w:fldChar w:fldCharType="end"/>
            </w:r>
            <w:r w:rsidRPr="0059692D">
              <w:rPr>
                <w:rFonts w:cstheme="minorHAnsi"/>
              </w:rPr>
              <w:t xml:space="preserve">: </w:t>
            </w:r>
          </w:p>
        </w:tc>
        <w:tc>
          <w:tcPr>
            <w:tcW w:w="1870" w:type="dxa"/>
          </w:tcPr>
          <w:p w14:paraId="7AA73E7E" w14:textId="77777777" w:rsidR="0021309D" w:rsidRPr="0059692D" w:rsidRDefault="0021309D" w:rsidP="006805FD">
            <w:pPr>
              <w:jc w:val="center"/>
              <w:rPr>
                <w:rFonts w:cstheme="minorHAnsi"/>
              </w:rPr>
            </w:pPr>
            <w:r w:rsidRPr="0059692D">
              <w:rPr>
                <w:rFonts w:cstheme="minorHAnsi"/>
              </w:rPr>
              <w:t>Žig</w:t>
            </w:r>
          </w:p>
        </w:tc>
        <w:tc>
          <w:tcPr>
            <w:tcW w:w="4449" w:type="dxa"/>
          </w:tcPr>
          <w:p w14:paraId="7D15687F" w14:textId="77777777" w:rsidR="0021309D" w:rsidRPr="0059692D" w:rsidRDefault="0021309D" w:rsidP="006805FD">
            <w:pPr>
              <w:jc w:val="center"/>
              <w:rPr>
                <w:rFonts w:cstheme="minorHAnsi"/>
              </w:rPr>
            </w:pPr>
            <w:r w:rsidRPr="0059692D">
              <w:rPr>
                <w:rFonts w:cstheme="minorHAnsi"/>
              </w:rPr>
              <w:t>________________________</w:t>
            </w:r>
          </w:p>
          <w:p w14:paraId="3956D2BD" w14:textId="77777777" w:rsidR="0021309D" w:rsidRPr="0059692D" w:rsidRDefault="0021309D" w:rsidP="006805FD">
            <w:pPr>
              <w:jc w:val="center"/>
              <w:rPr>
                <w:rFonts w:cstheme="minorHAnsi"/>
              </w:rPr>
            </w:pPr>
            <w:r w:rsidRPr="0059692D">
              <w:rPr>
                <w:rFonts w:cstheme="minorHAnsi"/>
              </w:rPr>
              <w:t>Podpis</w:t>
            </w:r>
          </w:p>
        </w:tc>
      </w:tr>
    </w:tbl>
    <w:p w14:paraId="68AB8BE4" w14:textId="77777777" w:rsidR="0021309D" w:rsidRDefault="0021309D" w:rsidP="00C13FD1">
      <w:pPr>
        <w:rPr>
          <w:rFonts w:ascii="Arial" w:hAnsi="Arial" w:cs="Arial"/>
          <w:b/>
        </w:rPr>
      </w:pPr>
    </w:p>
    <w:p w14:paraId="232DD864" w14:textId="77777777" w:rsidR="00684BD8" w:rsidRDefault="00684BD8" w:rsidP="00684BD8">
      <w:pPr>
        <w:spacing w:line="240" w:lineRule="atLeast"/>
        <w:rPr>
          <w:rFonts w:eastAsiaTheme="minorEastAsia" w:cstheme="minorHAnsi"/>
          <w:lang w:eastAsia="sl-SI" w:bidi="en-US"/>
        </w:rPr>
      </w:pPr>
    </w:p>
    <w:p w14:paraId="78709C57" w14:textId="77777777" w:rsidR="0021309D" w:rsidRDefault="0021309D" w:rsidP="00C13FD1">
      <w:pPr>
        <w:rPr>
          <w:rFonts w:ascii="Arial" w:hAnsi="Arial" w:cs="Arial"/>
          <w:b/>
        </w:rPr>
      </w:pPr>
    </w:p>
    <w:p w14:paraId="6318B738" w14:textId="77777777" w:rsidR="006F4B68" w:rsidRDefault="006F4B68" w:rsidP="00C13FD1">
      <w:pPr>
        <w:rPr>
          <w:rFonts w:ascii="Arial" w:hAnsi="Arial" w:cs="Arial"/>
          <w:b/>
        </w:rPr>
      </w:pPr>
    </w:p>
    <w:p w14:paraId="33CF0037" w14:textId="77777777" w:rsidR="006F4B68" w:rsidRDefault="006F4B68" w:rsidP="00C13FD1">
      <w:pPr>
        <w:rPr>
          <w:rFonts w:ascii="Arial" w:hAnsi="Arial" w:cs="Arial"/>
          <w:b/>
        </w:rPr>
      </w:pPr>
    </w:p>
    <w:p w14:paraId="12E38F2E" w14:textId="77777777" w:rsidR="006F4B68" w:rsidRDefault="006F4B68" w:rsidP="00C13FD1">
      <w:pPr>
        <w:rPr>
          <w:rFonts w:ascii="Arial" w:hAnsi="Arial" w:cs="Arial"/>
          <w:b/>
        </w:rPr>
      </w:pPr>
    </w:p>
    <w:p w14:paraId="62BB02AE" w14:textId="77777777" w:rsidR="006F4B68" w:rsidRDefault="006F4B68" w:rsidP="00C13FD1">
      <w:pPr>
        <w:rPr>
          <w:rFonts w:ascii="Arial" w:hAnsi="Arial" w:cs="Arial"/>
          <w:b/>
        </w:rPr>
      </w:pPr>
    </w:p>
    <w:p w14:paraId="57C594CF" w14:textId="77777777" w:rsidR="006F4B68" w:rsidRDefault="006F4B68" w:rsidP="00C13FD1">
      <w:pPr>
        <w:rPr>
          <w:rFonts w:ascii="Arial" w:hAnsi="Arial" w:cs="Arial"/>
          <w:b/>
        </w:rPr>
      </w:pPr>
    </w:p>
    <w:p w14:paraId="68DBD5C6" w14:textId="77777777" w:rsidR="006F4B68" w:rsidRDefault="006F4B68" w:rsidP="006F4B68">
      <w:pPr>
        <w:jc w:val="right"/>
        <w:rPr>
          <w:rFonts w:ascii="Calibri" w:hAnsi="Calibri" w:cs="Calibri"/>
          <w:b/>
          <w:sz w:val="22"/>
          <w:szCs w:val="22"/>
          <w:lang w:eastAsia="sl-SI"/>
        </w:rPr>
      </w:pPr>
      <w:r>
        <w:rPr>
          <w:rFonts w:ascii="Calibri" w:hAnsi="Calibri" w:cs="Calibri"/>
          <w:b/>
          <w:sz w:val="22"/>
          <w:szCs w:val="22"/>
          <w:lang w:eastAsia="sl-SI"/>
        </w:rPr>
        <w:t>PRILOGA 15</w:t>
      </w:r>
    </w:p>
    <w:p w14:paraId="54A4F288" w14:textId="77777777" w:rsidR="006F4B68" w:rsidRDefault="006F4B68" w:rsidP="006F4B68">
      <w:pPr>
        <w:rPr>
          <w:rFonts w:ascii="Arial" w:hAnsi="Arial" w:cs="Arial"/>
          <w:b/>
        </w:rPr>
      </w:pPr>
    </w:p>
    <w:p w14:paraId="56F930EF" w14:textId="77777777" w:rsidR="006F4B68" w:rsidRDefault="006F4B68" w:rsidP="006F4B68">
      <w:pPr>
        <w:rPr>
          <w:rFonts w:ascii="Arial" w:hAnsi="Arial" w:cs="Arial"/>
          <w:b/>
        </w:rPr>
      </w:pPr>
    </w:p>
    <w:p w14:paraId="30D71F63" w14:textId="77777777" w:rsidR="006F4B68" w:rsidRDefault="006F4B68" w:rsidP="006F4B68">
      <w:pPr>
        <w:rPr>
          <w:rFonts w:ascii="Arial" w:hAnsi="Arial" w:cs="Arial"/>
          <w:b/>
        </w:rPr>
      </w:pPr>
    </w:p>
    <w:p w14:paraId="47DBD548" w14:textId="77777777" w:rsidR="006F4B68" w:rsidRDefault="006F4B68" w:rsidP="006F4B68">
      <w:pPr>
        <w:pStyle w:val="Naslov1"/>
        <w:spacing w:before="0"/>
        <w:jc w:val="center"/>
        <w:rPr>
          <w:sz w:val="32"/>
          <w:szCs w:val="32"/>
        </w:rPr>
      </w:pPr>
      <w:r w:rsidRPr="00092054">
        <w:rPr>
          <w:sz w:val="32"/>
          <w:szCs w:val="32"/>
        </w:rPr>
        <w:t xml:space="preserve">POOBLASTILO ZA PRIDOBITEV </w:t>
      </w:r>
      <w:r>
        <w:rPr>
          <w:sz w:val="32"/>
          <w:szCs w:val="32"/>
        </w:rPr>
        <w:t xml:space="preserve">PODATKOV O IZPOLNJEVANJU </w:t>
      </w:r>
    </w:p>
    <w:p w14:paraId="57920D76" w14:textId="218FF69D" w:rsidR="006F4B68" w:rsidRDefault="006F4B68" w:rsidP="006F4B68">
      <w:pPr>
        <w:pStyle w:val="Naslov1"/>
        <w:spacing w:before="0"/>
        <w:jc w:val="center"/>
        <w:rPr>
          <w:sz w:val="32"/>
          <w:szCs w:val="32"/>
        </w:rPr>
      </w:pPr>
      <w:r>
        <w:rPr>
          <w:sz w:val="32"/>
          <w:szCs w:val="32"/>
        </w:rPr>
        <w:t xml:space="preserve">DAVČNIH OBVEZNSOTI </w:t>
      </w:r>
      <w:r w:rsidR="00CA4991">
        <w:rPr>
          <w:sz w:val="32"/>
          <w:szCs w:val="32"/>
        </w:rPr>
        <w:t>GOSPODARSKEGA SUBJEKTA</w:t>
      </w:r>
      <w:r>
        <w:rPr>
          <w:sz w:val="32"/>
          <w:szCs w:val="32"/>
        </w:rPr>
        <w:t xml:space="preserve"> </w:t>
      </w:r>
    </w:p>
    <w:p w14:paraId="191B4DB3" w14:textId="77777777" w:rsidR="006F4B68" w:rsidRDefault="006F4B68" w:rsidP="006F4B68">
      <w:pPr>
        <w:pStyle w:val="Naslov1"/>
        <w:spacing w:before="0"/>
        <w:jc w:val="center"/>
        <w:rPr>
          <w:sz w:val="32"/>
          <w:szCs w:val="32"/>
        </w:rPr>
      </w:pPr>
      <w:r>
        <w:rPr>
          <w:sz w:val="32"/>
          <w:szCs w:val="32"/>
        </w:rPr>
        <w:t>V POSTOPKU JAVNEGA NAROČANJA</w:t>
      </w:r>
      <w:r w:rsidRPr="00092054">
        <w:rPr>
          <w:sz w:val="32"/>
          <w:szCs w:val="32"/>
        </w:rPr>
        <w:t xml:space="preserve"> </w:t>
      </w:r>
    </w:p>
    <w:p w14:paraId="478079BC" w14:textId="77777777" w:rsidR="006F4B68" w:rsidRDefault="006F4B68" w:rsidP="006F4B68">
      <w:pPr>
        <w:jc w:val="center"/>
        <w:rPr>
          <w:rFonts w:asciiTheme="majorHAnsi" w:eastAsiaTheme="majorEastAsia" w:hAnsiTheme="majorHAnsi" w:cstheme="majorBidi"/>
          <w:b/>
          <w:bCs/>
          <w:color w:val="1A3876" w:themeColor="accent1"/>
          <w:sz w:val="32"/>
          <w:szCs w:val="32"/>
          <w:lang w:bidi="en-US"/>
        </w:rPr>
      </w:pPr>
      <w:r w:rsidRPr="004A36DF">
        <w:rPr>
          <w:rFonts w:asciiTheme="majorHAnsi" w:eastAsiaTheme="majorEastAsia" w:hAnsiTheme="majorHAnsi" w:cstheme="majorBidi"/>
          <w:b/>
          <w:bCs/>
          <w:color w:val="1A3876" w:themeColor="accent1"/>
          <w:sz w:val="32"/>
          <w:szCs w:val="32"/>
          <w:lang w:bidi="en-US"/>
        </w:rPr>
        <w:t>– za fizične osebe</w:t>
      </w:r>
    </w:p>
    <w:p w14:paraId="26CAF37F" w14:textId="77777777" w:rsidR="006F4B68" w:rsidRDefault="006F4B68" w:rsidP="006F4B68">
      <w:pPr>
        <w:jc w:val="center"/>
        <w:rPr>
          <w:rFonts w:asciiTheme="majorHAnsi" w:eastAsiaTheme="majorEastAsia" w:hAnsiTheme="majorHAnsi" w:cstheme="majorBidi"/>
          <w:b/>
          <w:bCs/>
          <w:color w:val="1A3876" w:themeColor="accent1"/>
          <w:sz w:val="32"/>
          <w:szCs w:val="32"/>
          <w:lang w:bidi="en-US"/>
        </w:rPr>
      </w:pPr>
    </w:p>
    <w:p w14:paraId="52EC0C94" w14:textId="77777777" w:rsidR="006F4B68" w:rsidRDefault="006F4B68" w:rsidP="006F4B68">
      <w:pPr>
        <w:rPr>
          <w:rFonts w:ascii="Arial" w:hAnsi="Arial" w:cs="Arial"/>
          <w:b/>
        </w:rPr>
      </w:pPr>
    </w:p>
    <w:p w14:paraId="44AB6182" w14:textId="77777777" w:rsidR="006F4B68" w:rsidRPr="00047AA5" w:rsidRDefault="006F4B68" w:rsidP="006F4B68">
      <w:pPr>
        <w:rPr>
          <w:rFonts w:cstheme="minorHAnsi"/>
          <w:lang w:bidi="en-US"/>
        </w:rPr>
      </w:pPr>
      <w:r w:rsidRPr="00047AA5">
        <w:rPr>
          <w:rFonts w:cstheme="minorHAnsi"/>
          <w:lang w:bidi="en-US"/>
        </w:rPr>
        <w:t>_____________________________________________</w:t>
      </w:r>
    </w:p>
    <w:p w14:paraId="7DC88699" w14:textId="77777777" w:rsidR="006F4B68" w:rsidRPr="00047AA5" w:rsidRDefault="006F4B68" w:rsidP="006F4B68">
      <w:pPr>
        <w:rPr>
          <w:rFonts w:cstheme="minorHAnsi"/>
          <w:i/>
          <w:vertAlign w:val="superscript"/>
          <w:lang w:bidi="en-US"/>
        </w:rPr>
      </w:pPr>
      <w:r w:rsidRPr="00047AA5">
        <w:rPr>
          <w:rFonts w:cstheme="minorHAnsi"/>
          <w:i/>
          <w:vertAlign w:val="superscript"/>
          <w:lang w:bidi="en-US"/>
        </w:rPr>
        <w:t>(naziv pooblastitelja)</w:t>
      </w:r>
    </w:p>
    <w:p w14:paraId="10E09BA3" w14:textId="77777777" w:rsidR="006F4B68" w:rsidRDefault="006F4B68" w:rsidP="006F4B68">
      <w:pPr>
        <w:spacing w:line="288" w:lineRule="auto"/>
        <w:rPr>
          <w:rFonts w:cstheme="minorHAnsi"/>
        </w:rPr>
      </w:pPr>
    </w:p>
    <w:p w14:paraId="13BF8007" w14:textId="77777777" w:rsidR="006F4B68" w:rsidRDefault="006F4B68" w:rsidP="006F4B68">
      <w:pPr>
        <w:spacing w:line="288" w:lineRule="auto"/>
        <w:rPr>
          <w:rFonts w:eastAsia="Calibri" w:cstheme="minorHAnsi"/>
        </w:rPr>
      </w:pPr>
      <w:r w:rsidRPr="00047AA5">
        <w:rPr>
          <w:rFonts w:cstheme="minorHAnsi"/>
        </w:rPr>
        <w:t xml:space="preserve">pooblaščam Kapitalsko družbo, d. d., Dunajska cesta 119, 1000 Ljubljana, da za potrebe preverjanja izpolnjevanja pogojev v postopku oddaje javnega naročila z oznako </w:t>
      </w:r>
      <w:r>
        <w:rPr>
          <w:rFonts w:cstheme="minorHAnsi"/>
          <w:b/>
        </w:rPr>
        <w:t>KAD/JN-1/2025</w:t>
      </w:r>
      <w:r>
        <w:rPr>
          <w:rFonts w:cstheme="minorHAnsi"/>
        </w:rPr>
        <w:t>, katerega predmet je</w:t>
      </w:r>
      <w:r w:rsidRPr="00047AA5">
        <w:rPr>
          <w:rFonts w:cstheme="minorHAnsi"/>
        </w:rPr>
        <w:t xml:space="preserve"> </w:t>
      </w:r>
      <w:r w:rsidRPr="00047AA5">
        <w:rPr>
          <w:rFonts w:cstheme="minorHAnsi"/>
          <w:b/>
        </w:rPr>
        <w:t>»</w:t>
      </w:r>
      <w:r w:rsidRPr="003B164B">
        <w:rPr>
          <w:rFonts w:cstheme="minorHAnsi"/>
          <w:b/>
        </w:rPr>
        <w:t xml:space="preserve">Izbor izvajalca za storitve obveznega revidiranja </w:t>
      </w:r>
      <w:r>
        <w:rPr>
          <w:rFonts w:cstheme="minorHAnsi"/>
          <w:b/>
        </w:rPr>
        <w:t xml:space="preserve">računovodskih izkazov </w:t>
      </w:r>
      <w:r w:rsidRPr="003B164B">
        <w:rPr>
          <w:rFonts w:cstheme="minorHAnsi"/>
          <w:b/>
        </w:rPr>
        <w:t>Kapitalske družbe, d. d., Skupine Kapitalska družba in Modre zavarovalnice, d. d., ter skladov v upravljanju  Kapitalske družbe, d. d., in Modre zavarovalnice, d. d., za poslovna leta 202</w:t>
      </w:r>
      <w:r>
        <w:rPr>
          <w:rFonts w:cstheme="minorHAnsi"/>
          <w:b/>
        </w:rPr>
        <w:t>5</w:t>
      </w:r>
      <w:r w:rsidRPr="003B164B">
        <w:rPr>
          <w:rFonts w:cstheme="minorHAnsi"/>
          <w:b/>
        </w:rPr>
        <w:t>, 202</w:t>
      </w:r>
      <w:r>
        <w:rPr>
          <w:rFonts w:cstheme="minorHAnsi"/>
          <w:b/>
        </w:rPr>
        <w:t>6</w:t>
      </w:r>
      <w:r w:rsidRPr="003B164B">
        <w:rPr>
          <w:rFonts w:cstheme="minorHAnsi"/>
          <w:b/>
        </w:rPr>
        <w:t xml:space="preserve"> in 202</w:t>
      </w:r>
      <w:r>
        <w:rPr>
          <w:rFonts w:cstheme="minorHAnsi"/>
          <w:b/>
        </w:rPr>
        <w:t>7</w:t>
      </w:r>
      <w:r w:rsidRPr="00047AA5">
        <w:rPr>
          <w:rFonts w:cstheme="minorHAnsi"/>
          <w:b/>
        </w:rPr>
        <w:t>«</w:t>
      </w:r>
      <w:r>
        <w:rPr>
          <w:rFonts w:cstheme="minorHAnsi"/>
        </w:rPr>
        <w:t xml:space="preserve">, pri Ministrstvu za finance </w:t>
      </w:r>
      <w:r w:rsidRPr="00047AA5">
        <w:rPr>
          <w:rFonts w:eastAsia="Calibri" w:cstheme="minorHAnsi"/>
        </w:rPr>
        <w:t xml:space="preserve">pridobi </w:t>
      </w:r>
      <w:r>
        <w:rPr>
          <w:rFonts w:eastAsia="Calibri" w:cstheme="minorHAnsi"/>
        </w:rPr>
        <w:t>podatke o izpolnjevanju davčnih obveznosti v postopku predmetnega javnega naročila</w:t>
      </w:r>
      <w:r w:rsidRPr="00047AA5">
        <w:rPr>
          <w:rFonts w:eastAsia="Calibri" w:cstheme="minorHAnsi"/>
        </w:rPr>
        <w:t>.</w:t>
      </w:r>
    </w:p>
    <w:p w14:paraId="349F4EC8" w14:textId="77777777" w:rsidR="006F4B68" w:rsidRDefault="006F4B68" w:rsidP="006F4B68">
      <w:pPr>
        <w:spacing w:line="288" w:lineRule="auto"/>
        <w:rPr>
          <w:rFonts w:cstheme="minorHAnsi"/>
        </w:rPr>
      </w:pPr>
      <w:r w:rsidRPr="00047AA5">
        <w:rPr>
          <w:rFonts w:cstheme="minorHAnsi"/>
        </w:rPr>
        <w:t xml:space="preserve"> </w:t>
      </w:r>
    </w:p>
    <w:p w14:paraId="5E9E1802" w14:textId="77777777" w:rsidR="006F4B68" w:rsidRDefault="006F4B68" w:rsidP="006F4B68">
      <w:pPr>
        <w:spacing w:before="120"/>
        <w:rPr>
          <w:rFonts w:cstheme="minorHAnsi"/>
        </w:rPr>
      </w:pPr>
      <w:r w:rsidRPr="004A36DF">
        <w:rPr>
          <w:rFonts w:cstheme="minorHAnsi"/>
        </w:rPr>
        <w:t>Moji osebni podatki so naslednji:</w:t>
      </w:r>
    </w:p>
    <w:p w14:paraId="720BFE42" w14:textId="77777777" w:rsidR="006F4B68" w:rsidRPr="004A36DF" w:rsidRDefault="006F4B68" w:rsidP="006F4B68">
      <w:pPr>
        <w:spacing w:before="120"/>
        <w:rPr>
          <w:rFonts w:cstheme="minorHAnsi"/>
        </w:rPr>
      </w:pPr>
    </w:p>
    <w:tbl>
      <w:tblPr>
        <w:tblStyle w:val="CGPCorpBesediloPoudarek1"/>
        <w:tblW w:w="0" w:type="auto"/>
        <w:tblLook w:val="04A0" w:firstRow="1" w:lastRow="0" w:firstColumn="1" w:lastColumn="0" w:noHBand="0" w:noVBand="1"/>
      </w:tblPr>
      <w:tblGrid>
        <w:gridCol w:w="2694"/>
        <w:gridCol w:w="6508"/>
      </w:tblGrid>
      <w:tr w:rsidR="006F4B68" w:rsidRPr="00CF678D" w14:paraId="3DFF518C" w14:textId="77777777" w:rsidTr="00850B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02" w:type="dxa"/>
            <w:gridSpan w:val="2"/>
          </w:tcPr>
          <w:p w14:paraId="51261BA4" w14:textId="77777777" w:rsidR="006F4B68" w:rsidRPr="00CF678D" w:rsidRDefault="006F4B68" w:rsidP="00850B4B">
            <w:pPr>
              <w:rPr>
                <w:rFonts w:asciiTheme="majorHAnsi" w:hAnsiTheme="majorHAnsi" w:cs="Arial"/>
              </w:rPr>
            </w:pPr>
            <w:r w:rsidRPr="00CF678D">
              <w:rPr>
                <w:rFonts w:asciiTheme="majorHAnsi" w:hAnsiTheme="majorHAnsi" w:cs="Arial"/>
              </w:rPr>
              <w:t>Osebni podatki:</w:t>
            </w:r>
          </w:p>
        </w:tc>
      </w:tr>
      <w:tr w:rsidR="006F4B68" w:rsidRPr="00CF678D" w14:paraId="659E5ADE" w14:textId="77777777" w:rsidTr="00850B4B">
        <w:tc>
          <w:tcPr>
            <w:cnfStyle w:val="001000000000" w:firstRow="0" w:lastRow="0" w:firstColumn="1" w:lastColumn="0" w:oddVBand="0" w:evenVBand="0" w:oddHBand="0" w:evenHBand="0" w:firstRowFirstColumn="0" w:firstRowLastColumn="0" w:lastRowFirstColumn="0" w:lastRowLastColumn="0"/>
            <w:tcW w:w="2694" w:type="dxa"/>
          </w:tcPr>
          <w:p w14:paraId="06E84214" w14:textId="77777777" w:rsidR="006F4B68" w:rsidRPr="00CF678D" w:rsidRDefault="006F4B68" w:rsidP="00850B4B">
            <w:pPr>
              <w:rPr>
                <w:rFonts w:asciiTheme="majorHAnsi" w:hAnsiTheme="majorHAnsi" w:cs="Arial"/>
                <w:b w:val="0"/>
              </w:rPr>
            </w:pPr>
            <w:r w:rsidRPr="00CF678D">
              <w:rPr>
                <w:rFonts w:asciiTheme="majorHAnsi" w:eastAsia="Calibri" w:hAnsiTheme="majorHAnsi"/>
                <w:b w:val="0"/>
              </w:rPr>
              <w:t>Ime in priimek:</w:t>
            </w:r>
          </w:p>
        </w:tc>
        <w:tc>
          <w:tcPr>
            <w:tcW w:w="6508" w:type="dxa"/>
          </w:tcPr>
          <w:p w14:paraId="173BA10E" w14:textId="77777777" w:rsidR="006F4B68" w:rsidRPr="00CF678D" w:rsidRDefault="006F4B68" w:rsidP="00850B4B">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6F4B68" w:rsidRPr="00CF678D" w14:paraId="57498A40" w14:textId="77777777" w:rsidTr="00850B4B">
        <w:tc>
          <w:tcPr>
            <w:cnfStyle w:val="001000000000" w:firstRow="0" w:lastRow="0" w:firstColumn="1" w:lastColumn="0" w:oddVBand="0" w:evenVBand="0" w:oddHBand="0" w:evenHBand="0" w:firstRowFirstColumn="0" w:firstRowLastColumn="0" w:lastRowFirstColumn="0" w:lastRowLastColumn="0"/>
            <w:tcW w:w="2694" w:type="dxa"/>
          </w:tcPr>
          <w:p w14:paraId="0710ED1D" w14:textId="77777777" w:rsidR="006F4B68" w:rsidRPr="00CF678D" w:rsidRDefault="006F4B68" w:rsidP="00850B4B">
            <w:pPr>
              <w:rPr>
                <w:rFonts w:asciiTheme="majorHAnsi" w:hAnsiTheme="majorHAnsi" w:cs="Arial"/>
                <w:b w:val="0"/>
              </w:rPr>
            </w:pPr>
            <w:r w:rsidRPr="00CF678D">
              <w:rPr>
                <w:rFonts w:asciiTheme="majorHAnsi" w:eastAsia="Calibri" w:hAnsiTheme="majorHAnsi"/>
                <w:b w:val="0"/>
              </w:rPr>
              <w:t>EMŠO:</w:t>
            </w:r>
          </w:p>
        </w:tc>
        <w:tc>
          <w:tcPr>
            <w:tcW w:w="6508" w:type="dxa"/>
          </w:tcPr>
          <w:p w14:paraId="2F652BAE" w14:textId="77777777" w:rsidR="006F4B68" w:rsidRPr="00CF678D" w:rsidRDefault="006F4B68" w:rsidP="00850B4B">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6F4B68" w:rsidRPr="00CF678D" w14:paraId="3B969AFD" w14:textId="77777777" w:rsidTr="00850B4B">
        <w:tc>
          <w:tcPr>
            <w:cnfStyle w:val="001000000000" w:firstRow="0" w:lastRow="0" w:firstColumn="1" w:lastColumn="0" w:oddVBand="0" w:evenVBand="0" w:oddHBand="0" w:evenHBand="0" w:firstRowFirstColumn="0" w:firstRowLastColumn="0" w:lastRowFirstColumn="0" w:lastRowLastColumn="0"/>
            <w:tcW w:w="2694" w:type="dxa"/>
          </w:tcPr>
          <w:p w14:paraId="3B49A380" w14:textId="77777777" w:rsidR="006F4B68" w:rsidRPr="00CF678D" w:rsidRDefault="006F4B68" w:rsidP="00850B4B">
            <w:pPr>
              <w:pStyle w:val="HTML-oblikovano"/>
              <w:spacing w:line="260" w:lineRule="atLeast"/>
              <w:rPr>
                <w:rFonts w:asciiTheme="majorHAnsi" w:eastAsia="Calibri" w:hAnsiTheme="majorHAnsi" w:cs="Times New Roman"/>
                <w:b w:val="0"/>
                <w:color w:val="auto"/>
                <w:sz w:val="20"/>
                <w:szCs w:val="22"/>
                <w:lang w:eastAsia="en-US"/>
              </w:rPr>
            </w:pPr>
            <w:r w:rsidRPr="00CF678D">
              <w:rPr>
                <w:rFonts w:asciiTheme="majorHAnsi" w:eastAsia="Calibri" w:hAnsiTheme="majorHAnsi" w:cs="Times New Roman"/>
                <w:b w:val="0"/>
                <w:color w:val="auto"/>
                <w:sz w:val="20"/>
                <w:szCs w:val="22"/>
                <w:lang w:eastAsia="en-US"/>
              </w:rPr>
              <w:t>Naslov stalnega/začasnega bivališča:</w:t>
            </w:r>
          </w:p>
        </w:tc>
        <w:tc>
          <w:tcPr>
            <w:tcW w:w="6508" w:type="dxa"/>
          </w:tcPr>
          <w:p w14:paraId="13122EB5" w14:textId="77777777" w:rsidR="006F4B68" w:rsidRPr="00CF678D" w:rsidRDefault="006F4B68" w:rsidP="00850B4B">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6F4B68" w:rsidRPr="00CF678D" w14:paraId="089B41D0" w14:textId="77777777" w:rsidTr="00850B4B">
        <w:tc>
          <w:tcPr>
            <w:cnfStyle w:val="001000000000" w:firstRow="0" w:lastRow="0" w:firstColumn="1" w:lastColumn="0" w:oddVBand="0" w:evenVBand="0" w:oddHBand="0" w:evenHBand="0" w:firstRowFirstColumn="0" w:firstRowLastColumn="0" w:lastRowFirstColumn="0" w:lastRowLastColumn="0"/>
            <w:tcW w:w="2694" w:type="dxa"/>
          </w:tcPr>
          <w:p w14:paraId="1BC4AF75" w14:textId="77777777" w:rsidR="006F4B68" w:rsidRPr="00CF678D" w:rsidRDefault="006F4B68" w:rsidP="00850B4B">
            <w:pPr>
              <w:rPr>
                <w:rFonts w:asciiTheme="majorHAnsi" w:hAnsiTheme="majorHAnsi" w:cs="Arial"/>
                <w:b w:val="0"/>
                <w:bCs/>
              </w:rPr>
            </w:pPr>
            <w:r w:rsidRPr="00CF678D">
              <w:rPr>
                <w:rFonts w:ascii="Arial" w:eastAsia="Calibri" w:hAnsi="Arial" w:cs="Arial"/>
                <w:b w:val="0"/>
              </w:rPr>
              <w:t>▪</w:t>
            </w:r>
            <w:r w:rsidRPr="00CF678D">
              <w:rPr>
                <w:rFonts w:asciiTheme="majorHAnsi" w:eastAsia="Calibri" w:hAnsiTheme="majorHAnsi"/>
                <w:b w:val="0"/>
              </w:rPr>
              <w:t xml:space="preserve"> (ulica in hišna številka):</w:t>
            </w:r>
          </w:p>
        </w:tc>
        <w:tc>
          <w:tcPr>
            <w:tcW w:w="6508" w:type="dxa"/>
          </w:tcPr>
          <w:p w14:paraId="638BE349" w14:textId="77777777" w:rsidR="006F4B68" w:rsidRPr="00CF678D" w:rsidRDefault="006F4B68" w:rsidP="00850B4B">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6F4B68" w:rsidRPr="00CF678D" w14:paraId="0EE3439E" w14:textId="77777777" w:rsidTr="00850B4B">
        <w:tc>
          <w:tcPr>
            <w:cnfStyle w:val="001000000000" w:firstRow="0" w:lastRow="0" w:firstColumn="1" w:lastColumn="0" w:oddVBand="0" w:evenVBand="0" w:oddHBand="0" w:evenHBand="0" w:firstRowFirstColumn="0" w:firstRowLastColumn="0" w:lastRowFirstColumn="0" w:lastRowLastColumn="0"/>
            <w:tcW w:w="2694" w:type="dxa"/>
          </w:tcPr>
          <w:p w14:paraId="47387751" w14:textId="77777777" w:rsidR="006F4B68" w:rsidRPr="00CF678D" w:rsidRDefault="006F4B68" w:rsidP="00850B4B">
            <w:pPr>
              <w:rPr>
                <w:rFonts w:asciiTheme="majorHAnsi" w:hAnsiTheme="majorHAnsi" w:cs="Arial"/>
                <w:b w:val="0"/>
                <w:bCs/>
              </w:rPr>
            </w:pPr>
            <w:r w:rsidRPr="00CF678D">
              <w:rPr>
                <w:rFonts w:ascii="Arial" w:eastAsia="Calibri" w:hAnsi="Arial" w:cs="Arial"/>
                <w:b w:val="0"/>
              </w:rPr>
              <w:t>▪</w:t>
            </w:r>
            <w:r w:rsidRPr="00CF678D">
              <w:rPr>
                <w:rFonts w:asciiTheme="majorHAnsi" w:eastAsia="Calibri" w:hAnsiTheme="majorHAnsi"/>
                <w:b w:val="0"/>
              </w:rPr>
              <w:t xml:space="preserve"> (poštna številka in pošta):</w:t>
            </w:r>
          </w:p>
        </w:tc>
        <w:tc>
          <w:tcPr>
            <w:tcW w:w="6508" w:type="dxa"/>
          </w:tcPr>
          <w:p w14:paraId="5C464573" w14:textId="77777777" w:rsidR="006F4B68" w:rsidRPr="00CF678D" w:rsidRDefault="006F4B68" w:rsidP="00850B4B">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r w:rsidR="006F4B68" w:rsidRPr="00CF678D" w14:paraId="4F5FAB28" w14:textId="77777777" w:rsidTr="00850B4B">
        <w:tc>
          <w:tcPr>
            <w:cnfStyle w:val="001000000000" w:firstRow="0" w:lastRow="0" w:firstColumn="1" w:lastColumn="0" w:oddVBand="0" w:evenVBand="0" w:oddHBand="0" w:evenHBand="0" w:firstRowFirstColumn="0" w:firstRowLastColumn="0" w:lastRowFirstColumn="0" w:lastRowLastColumn="0"/>
            <w:tcW w:w="2694" w:type="dxa"/>
          </w:tcPr>
          <w:p w14:paraId="3FA5BB06" w14:textId="77777777" w:rsidR="006F4B68" w:rsidRPr="00CF678D" w:rsidRDefault="006F4B68" w:rsidP="00850B4B">
            <w:pPr>
              <w:rPr>
                <w:rFonts w:asciiTheme="majorHAnsi" w:hAnsiTheme="majorHAnsi" w:cs="Arial"/>
                <w:b w:val="0"/>
                <w:bCs/>
              </w:rPr>
            </w:pPr>
            <w:r w:rsidRPr="00CF678D">
              <w:rPr>
                <w:rFonts w:asciiTheme="majorHAnsi" w:eastAsia="Calibri" w:hAnsiTheme="majorHAnsi"/>
                <w:b w:val="0"/>
              </w:rPr>
              <w:t>Državljanstvo:</w:t>
            </w:r>
          </w:p>
        </w:tc>
        <w:tc>
          <w:tcPr>
            <w:tcW w:w="6508" w:type="dxa"/>
          </w:tcPr>
          <w:p w14:paraId="5404989D" w14:textId="77777777" w:rsidR="006F4B68" w:rsidRPr="00CF678D" w:rsidRDefault="006F4B68" w:rsidP="00850B4B">
            <w:pPr>
              <w:cnfStyle w:val="000000000000" w:firstRow="0" w:lastRow="0" w:firstColumn="0" w:lastColumn="0" w:oddVBand="0" w:evenVBand="0" w:oddHBand="0" w:evenHBand="0" w:firstRowFirstColumn="0" w:firstRowLastColumn="0" w:lastRowFirstColumn="0" w:lastRowLastColumn="0"/>
              <w:rPr>
                <w:rFonts w:asciiTheme="majorHAnsi" w:hAnsiTheme="majorHAnsi" w:cs="Arial"/>
              </w:rPr>
            </w:pPr>
          </w:p>
        </w:tc>
      </w:tr>
    </w:tbl>
    <w:p w14:paraId="2435FB7E" w14:textId="77777777" w:rsidR="006F4B68" w:rsidRDefault="006F4B68" w:rsidP="006F4B68">
      <w:pPr>
        <w:rPr>
          <w:rFonts w:ascii="Arial" w:hAnsi="Arial" w:cs="Arial"/>
        </w:rPr>
      </w:pPr>
    </w:p>
    <w:p w14:paraId="45FDE212" w14:textId="77777777" w:rsidR="006F4B68" w:rsidRDefault="006F4B68" w:rsidP="006F4B68">
      <w:pPr>
        <w:rPr>
          <w:rFonts w:ascii="Arial" w:hAnsi="Arial" w:cs="Arial"/>
        </w:rPr>
      </w:pPr>
    </w:p>
    <w:p w14:paraId="37D6A973" w14:textId="77777777" w:rsidR="006F4B68" w:rsidRDefault="006F4B68" w:rsidP="006F4B68">
      <w:pPr>
        <w:rPr>
          <w:rFonts w:ascii="Arial" w:hAnsi="Arial" w:cs="Arial"/>
        </w:rPr>
      </w:pPr>
    </w:p>
    <w:p w14:paraId="412F839C" w14:textId="77777777" w:rsidR="006F4B68" w:rsidRDefault="006F4B68" w:rsidP="006F4B68">
      <w:pPr>
        <w:rPr>
          <w:rFonts w:ascii="Arial" w:hAnsi="Arial" w:cs="Arial"/>
        </w:rPr>
      </w:pPr>
    </w:p>
    <w:p w14:paraId="56D8C18D" w14:textId="77777777" w:rsidR="006F4B68" w:rsidRPr="00357AD7" w:rsidRDefault="006F4B68" w:rsidP="006F4B68">
      <w:pPr>
        <w:rPr>
          <w:rFonts w:ascii="Arial" w:hAnsi="Arial" w:cs="Arial"/>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4"/>
        <w:gridCol w:w="1818"/>
        <w:gridCol w:w="4324"/>
      </w:tblGrid>
      <w:tr w:rsidR="006F4B68" w:rsidRPr="00985230" w14:paraId="6AE67436" w14:textId="77777777" w:rsidTr="00850B4B">
        <w:trPr>
          <w:trHeight w:val="227"/>
        </w:trPr>
        <w:tc>
          <w:tcPr>
            <w:tcW w:w="3064" w:type="dxa"/>
            <w:tcBorders>
              <w:top w:val="nil"/>
              <w:left w:val="nil"/>
              <w:bottom w:val="nil"/>
              <w:right w:val="nil"/>
            </w:tcBorders>
          </w:tcPr>
          <w:p w14:paraId="54861BCF" w14:textId="77777777" w:rsidR="006F4B68" w:rsidRPr="00985230" w:rsidRDefault="006F4B68" w:rsidP="00850B4B">
            <w:pPr>
              <w:rPr>
                <w:rFonts w:cstheme="minorHAnsi"/>
              </w:rPr>
            </w:pPr>
            <w:r w:rsidRPr="00985230">
              <w:rPr>
                <w:rFonts w:cstheme="minorHAnsi"/>
              </w:rPr>
              <w:t xml:space="preserve">Kraj: </w:t>
            </w:r>
          </w:p>
        </w:tc>
        <w:tc>
          <w:tcPr>
            <w:tcW w:w="1818" w:type="dxa"/>
            <w:tcBorders>
              <w:top w:val="nil"/>
              <w:left w:val="nil"/>
              <w:bottom w:val="nil"/>
              <w:right w:val="nil"/>
            </w:tcBorders>
          </w:tcPr>
          <w:p w14:paraId="37E5A905" w14:textId="77777777" w:rsidR="006F4B68" w:rsidRPr="00985230" w:rsidRDefault="006F4B68" w:rsidP="00850B4B">
            <w:pPr>
              <w:tabs>
                <w:tab w:val="center" w:pos="7020"/>
              </w:tabs>
              <w:jc w:val="center"/>
              <w:rPr>
                <w:rFonts w:cstheme="minorHAnsi"/>
              </w:rPr>
            </w:pPr>
            <w:r>
              <w:rPr>
                <w:rFonts w:cstheme="minorHAnsi"/>
              </w:rPr>
              <w:t xml:space="preserve"> </w:t>
            </w:r>
          </w:p>
        </w:tc>
        <w:tc>
          <w:tcPr>
            <w:tcW w:w="4324" w:type="dxa"/>
            <w:tcBorders>
              <w:top w:val="nil"/>
              <w:left w:val="nil"/>
              <w:bottom w:val="nil"/>
              <w:right w:val="nil"/>
            </w:tcBorders>
          </w:tcPr>
          <w:p w14:paraId="0091EFF9" w14:textId="77777777" w:rsidR="006F4B68" w:rsidRDefault="006F4B68" w:rsidP="00850B4B">
            <w:pPr>
              <w:tabs>
                <w:tab w:val="center" w:pos="7020"/>
              </w:tabs>
              <w:rPr>
                <w:rFonts w:cstheme="minorHAnsi"/>
              </w:rPr>
            </w:pPr>
            <w:r w:rsidRPr="00985230">
              <w:rPr>
                <w:rFonts w:cstheme="minorHAnsi"/>
              </w:rPr>
              <w:t xml:space="preserve">      </w:t>
            </w:r>
            <w:r>
              <w:rPr>
                <w:rFonts w:cstheme="minorHAnsi"/>
              </w:rPr>
              <w:t>Pooblastitelj</w:t>
            </w:r>
            <w:r w:rsidRPr="00985230">
              <w:rPr>
                <w:rFonts w:cstheme="minorHAnsi"/>
              </w:rPr>
              <w:t xml:space="preserve">: </w:t>
            </w:r>
          </w:p>
          <w:p w14:paraId="79AFDE0C" w14:textId="77777777" w:rsidR="006F4B68" w:rsidRPr="00985230" w:rsidRDefault="006F4B68" w:rsidP="00850B4B">
            <w:pPr>
              <w:tabs>
                <w:tab w:val="center" w:pos="7020"/>
              </w:tabs>
              <w:rPr>
                <w:rFonts w:cstheme="minorHAnsi"/>
              </w:rPr>
            </w:pPr>
            <w:r>
              <w:rPr>
                <w:rFonts w:cstheme="minorHAnsi"/>
              </w:rPr>
              <w:t>(Ime in priimek)</w:t>
            </w:r>
          </w:p>
        </w:tc>
      </w:tr>
      <w:tr w:rsidR="006F4B68" w:rsidRPr="00985230" w14:paraId="3E2E3AA8" w14:textId="77777777" w:rsidTr="00850B4B">
        <w:trPr>
          <w:trHeight w:val="227"/>
        </w:trPr>
        <w:tc>
          <w:tcPr>
            <w:tcW w:w="3064" w:type="dxa"/>
            <w:tcBorders>
              <w:top w:val="nil"/>
              <w:left w:val="nil"/>
              <w:bottom w:val="nil"/>
              <w:right w:val="nil"/>
            </w:tcBorders>
          </w:tcPr>
          <w:p w14:paraId="260518C1" w14:textId="77777777" w:rsidR="006F4B68" w:rsidRPr="00985230" w:rsidRDefault="006F4B68" w:rsidP="00850B4B">
            <w:pPr>
              <w:tabs>
                <w:tab w:val="right" w:pos="3132"/>
              </w:tabs>
              <w:spacing w:after="480"/>
              <w:rPr>
                <w:rFonts w:cstheme="minorHAnsi"/>
              </w:rPr>
            </w:pPr>
            <w:r w:rsidRPr="00985230">
              <w:rPr>
                <w:rFonts w:cstheme="minorHAnsi"/>
              </w:rPr>
              <w:t>Datum</w:t>
            </w:r>
            <w:r w:rsidRPr="00985230">
              <w:rPr>
                <w:rFonts w:cstheme="minorHAnsi"/>
              </w:rPr>
              <w:fldChar w:fldCharType="begin">
                <w:ffData>
                  <w:name w:val="Besedilo22"/>
                  <w:enabled/>
                  <w:calcOnExit w:val="0"/>
                  <w:textInput/>
                </w:ffData>
              </w:fldChar>
            </w:r>
            <w:r w:rsidRPr="00985230">
              <w:rPr>
                <w:rFonts w:cstheme="minorHAnsi"/>
              </w:rPr>
              <w:instrText xml:space="preserve"> FORMTEXT </w:instrText>
            </w:r>
            <w:r w:rsidRPr="00985230">
              <w:rPr>
                <w:rFonts w:cstheme="minorHAnsi"/>
              </w:rPr>
            </w:r>
            <w:r w:rsidRPr="00985230">
              <w:rPr>
                <w:rFonts w:cstheme="minorHAnsi"/>
              </w:rPr>
              <w:fldChar w:fldCharType="separate"/>
            </w:r>
            <w:r w:rsidRPr="00985230">
              <w:rPr>
                <w:rFonts w:cstheme="minorHAnsi"/>
              </w:rPr>
              <w:fldChar w:fldCharType="end"/>
            </w:r>
            <w:r w:rsidRPr="00985230">
              <w:rPr>
                <w:rFonts w:cstheme="minorHAnsi"/>
              </w:rPr>
              <w:t>:</w:t>
            </w:r>
            <w:r w:rsidRPr="00985230">
              <w:rPr>
                <w:rFonts w:cstheme="minorHAnsi"/>
              </w:rPr>
              <w:tab/>
            </w:r>
          </w:p>
        </w:tc>
        <w:tc>
          <w:tcPr>
            <w:tcW w:w="1818" w:type="dxa"/>
            <w:tcBorders>
              <w:top w:val="nil"/>
              <w:left w:val="nil"/>
              <w:bottom w:val="nil"/>
              <w:right w:val="nil"/>
            </w:tcBorders>
          </w:tcPr>
          <w:p w14:paraId="2C937590" w14:textId="77777777" w:rsidR="006F4B68" w:rsidRPr="00985230" w:rsidRDefault="006F4B68" w:rsidP="00850B4B">
            <w:pPr>
              <w:spacing w:after="480"/>
              <w:jc w:val="center"/>
              <w:rPr>
                <w:rFonts w:cstheme="minorHAnsi"/>
              </w:rPr>
            </w:pPr>
          </w:p>
        </w:tc>
        <w:tc>
          <w:tcPr>
            <w:tcW w:w="4324" w:type="dxa"/>
            <w:tcBorders>
              <w:top w:val="nil"/>
              <w:left w:val="nil"/>
              <w:bottom w:val="nil"/>
              <w:right w:val="nil"/>
            </w:tcBorders>
          </w:tcPr>
          <w:p w14:paraId="3011D9CC" w14:textId="77777777" w:rsidR="006F4B68" w:rsidRPr="00985230" w:rsidRDefault="006F4B68" w:rsidP="00850B4B">
            <w:pPr>
              <w:spacing w:after="480"/>
              <w:rPr>
                <w:rFonts w:cstheme="minorHAnsi"/>
              </w:rPr>
            </w:pPr>
          </w:p>
          <w:p w14:paraId="37DD41B3" w14:textId="77777777" w:rsidR="006F4B68" w:rsidRPr="00985230" w:rsidRDefault="006F4B68" w:rsidP="00850B4B">
            <w:pPr>
              <w:spacing w:after="480"/>
              <w:jc w:val="center"/>
              <w:rPr>
                <w:rFonts w:cstheme="minorHAnsi"/>
              </w:rPr>
            </w:pPr>
            <w:r w:rsidRPr="00985230">
              <w:rPr>
                <w:rFonts w:cstheme="minorHAnsi"/>
              </w:rPr>
              <w:t>___________________(podpis pooblastitelja)</w:t>
            </w:r>
          </w:p>
        </w:tc>
      </w:tr>
    </w:tbl>
    <w:p w14:paraId="335D92B5" w14:textId="77777777" w:rsidR="006F4B68" w:rsidRDefault="006F4B68" w:rsidP="00C13FD1">
      <w:pPr>
        <w:rPr>
          <w:rFonts w:ascii="Arial" w:hAnsi="Arial" w:cs="Arial"/>
          <w:b/>
        </w:rPr>
      </w:pPr>
    </w:p>
    <w:p w14:paraId="132A9AFD" w14:textId="77777777" w:rsidR="0021309D" w:rsidRDefault="0021309D" w:rsidP="00C13FD1">
      <w:pPr>
        <w:rPr>
          <w:rFonts w:ascii="Arial" w:hAnsi="Arial" w:cs="Arial"/>
          <w:b/>
        </w:rPr>
      </w:pPr>
    </w:p>
    <w:p w14:paraId="6488863E" w14:textId="77777777" w:rsidR="0021309D" w:rsidRDefault="0021309D" w:rsidP="00C13FD1">
      <w:pPr>
        <w:rPr>
          <w:rFonts w:ascii="Arial" w:hAnsi="Arial" w:cs="Arial"/>
          <w:b/>
        </w:rPr>
      </w:pPr>
    </w:p>
    <w:p w14:paraId="3D1827CC" w14:textId="77777777" w:rsidR="0021309D" w:rsidRDefault="0021309D" w:rsidP="00C13FD1">
      <w:pPr>
        <w:rPr>
          <w:rFonts w:ascii="Arial" w:hAnsi="Arial" w:cs="Arial"/>
          <w:b/>
        </w:rPr>
      </w:pPr>
    </w:p>
    <w:sectPr w:rsidR="0021309D" w:rsidSect="00287369">
      <w:pgSz w:w="11906" w:h="16838" w:code="9"/>
      <w:pgMar w:top="1418"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7F02B" w14:textId="77777777" w:rsidR="006805FD" w:rsidRDefault="006805FD" w:rsidP="00010D87">
      <w:r>
        <w:separator/>
      </w:r>
    </w:p>
  </w:endnote>
  <w:endnote w:type="continuationSeparator" w:id="0">
    <w:p w14:paraId="2AB1E2CF" w14:textId="77777777" w:rsidR="006805FD" w:rsidRDefault="006805FD" w:rsidP="0001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001TCon">
    <w:panose1 w:val="020B0606020202050212"/>
    <w:charset w:val="EE"/>
    <w:family w:val="swiss"/>
    <w:pitch w:val="variable"/>
    <w:sig w:usb0="800001AF" w:usb1="000078FB" w:usb2="00000000" w:usb3="00000000" w:csb0="00000093" w:csb1="00000000"/>
  </w:font>
  <w:font w:name="Linotype Univers 420 Condensed">
    <w:panose1 w:val="020B0506030202020203"/>
    <w:charset w:val="EE"/>
    <w:family w:val="swiss"/>
    <w:pitch w:val="variable"/>
    <w:sig w:usb0="800000AF"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137o00">
    <w:altName w:val="Yu Gothic UI"/>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4FACB" w14:textId="77777777" w:rsidR="006805FD" w:rsidRDefault="006805FD" w:rsidP="00010D87">
      <w:r>
        <w:separator/>
      </w:r>
    </w:p>
  </w:footnote>
  <w:footnote w:type="continuationSeparator" w:id="0">
    <w:p w14:paraId="704C7249" w14:textId="77777777" w:rsidR="006805FD" w:rsidRDefault="006805FD" w:rsidP="00010D87">
      <w:r>
        <w:continuationSeparator/>
      </w:r>
    </w:p>
  </w:footnote>
  <w:footnote w:id="1">
    <w:p w14:paraId="717D0596" w14:textId="77777777" w:rsidR="006805FD" w:rsidRDefault="006805FD" w:rsidP="00E60D69">
      <w:pPr>
        <w:pStyle w:val="Sprotnaopomba-besedilo"/>
      </w:pPr>
      <w:r>
        <w:rPr>
          <w:rStyle w:val="Sprotnaopomba-sklic"/>
        </w:rPr>
        <w:footnoteRef/>
      </w:r>
      <w:r>
        <w:t xml:space="preserve"> Ta točka se izpolni le v primeru skupne ponudbe. Podatki o gospodarskih subjektih se izpolnijo tolikokrat, kolikor je v skupini skupnih ponudnikov.</w:t>
      </w:r>
    </w:p>
  </w:footnote>
  <w:footnote w:id="2">
    <w:p w14:paraId="644C41A7" w14:textId="77777777" w:rsidR="006805FD" w:rsidRDefault="006805FD" w:rsidP="00E60D69">
      <w:pPr>
        <w:pStyle w:val="Sprotnaopomba-besedilo"/>
      </w:pPr>
      <w:r>
        <w:rPr>
          <w:rStyle w:val="Sprotnaopomba-sklic"/>
        </w:rPr>
        <w:footnoteRef/>
      </w:r>
      <w:r>
        <w:t xml:space="preserve"> Ta točka se izpolni le v primeru, da ponudnik nastopa s podizvajalci. Podatki o podizvajalcih se izpolnijo tolikokrat, kolikor podizvajalcev prijavlja ponudnik.</w:t>
      </w:r>
    </w:p>
  </w:footnote>
  <w:footnote w:id="3">
    <w:p w14:paraId="5649A138" w14:textId="77777777" w:rsidR="006805FD" w:rsidRDefault="006805FD" w:rsidP="008F2CC6">
      <w:pPr>
        <w:pStyle w:val="Sprotnaopomba-besedilo"/>
      </w:pPr>
      <w:r>
        <w:t>3 Priložiti dokazila (kopije licenc).</w:t>
      </w:r>
    </w:p>
    <w:p w14:paraId="61BAB6FC" w14:textId="77777777" w:rsidR="006805FD" w:rsidRDefault="006805FD" w:rsidP="008F2CC6">
      <w:pPr>
        <w:pStyle w:val="Sprotnaopomba-besedilo"/>
      </w:pPr>
      <w:r>
        <w:t>4 V primeru, da se zamenja katerikoli član revizijske skupine, mora imeti zamenjani član enake izkušnje in izpolnjevati vse pogoje, kot je zahtevano za člana, ki ga je zamenjal.</w:t>
      </w:r>
    </w:p>
  </w:footnote>
  <w:footnote w:id="4">
    <w:p w14:paraId="530AD2FD" w14:textId="77777777" w:rsidR="006805FD" w:rsidRDefault="006805FD" w:rsidP="008F2CC6">
      <w:pPr>
        <w:pStyle w:val="Sprotnaopomba-besedilo"/>
      </w:pPr>
    </w:p>
  </w:footnote>
  <w:footnote w:id="5">
    <w:p w14:paraId="27D5B043" w14:textId="77777777" w:rsidR="006805FD" w:rsidRDefault="006805FD" w:rsidP="007C5BD4">
      <w:pPr>
        <w:pStyle w:val="Sprotnaopomba-besedilo"/>
      </w:pPr>
      <w:r>
        <w:t>3 Priložiti dokazila (kopije licenc).</w:t>
      </w:r>
    </w:p>
    <w:p w14:paraId="4BD7C5B8" w14:textId="77777777" w:rsidR="006805FD" w:rsidRDefault="006805FD" w:rsidP="007C5BD4">
      <w:pPr>
        <w:pStyle w:val="Sprotnaopomba-besedilo"/>
      </w:pPr>
      <w:r>
        <w:t>4 V primeru, da se zamenja katerikoli član revizijske skupine, mora imeti zamenjani član enake izkušnje in izpolnjevati vse pogoje, kot je zahtevano za člana, ki ga je zamenjal.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0861B" w14:textId="72C38DC4" w:rsidR="006805FD" w:rsidRPr="00E07719" w:rsidRDefault="006805FD" w:rsidP="00AC3066">
    <w:pPr>
      <w:pStyle w:val="Glava"/>
      <w:tabs>
        <w:tab w:val="left" w:pos="142"/>
      </w:tabs>
      <w:ind w:right="142"/>
    </w:pPr>
    <w:r>
      <w:tab/>
      <w:t>Kapitalska družba, d. d</w:t>
    </w:r>
    <w:r>
      <w:rPr>
        <w:noProof/>
        <w:lang w:eastAsia="sl-SI"/>
      </w:rPr>
      <mc:AlternateContent>
        <mc:Choice Requires="wps">
          <w:drawing>
            <wp:anchor distT="0" distB="0" distL="114300" distR="114300" simplePos="0" relativeHeight="251664384" behindDoc="0" locked="0" layoutInCell="0" allowOverlap="1" wp14:anchorId="70D7E0E3" wp14:editId="24DB5A2E">
              <wp:simplePos x="0" y="0"/>
              <wp:positionH relativeFrom="leftMargin">
                <wp:posOffset>0</wp:posOffset>
              </wp:positionH>
              <wp:positionV relativeFrom="topMargin">
                <wp:posOffset>374015</wp:posOffset>
              </wp:positionV>
              <wp:extent cx="900430" cy="152400"/>
              <wp:effectExtent l="0" t="2540" r="0" b="0"/>
              <wp:wrapNone/>
              <wp:docPr id="6"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43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CABAD6" w14:textId="77777777" w:rsidR="006805FD" w:rsidRPr="00F20504" w:rsidRDefault="006805FD" w:rsidP="00AC3066">
                          <w:pPr>
                            <w:jc w:val="right"/>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MERGEFORMAT </w:instrText>
                          </w:r>
                          <w:r w:rsidRPr="00F20504">
                            <w:rPr>
                              <w:rFonts w:asciiTheme="majorHAnsi" w:hAnsiTheme="majorHAnsi"/>
                              <w:b/>
                            </w:rPr>
                            <w:fldChar w:fldCharType="separate"/>
                          </w:r>
                          <w:r w:rsidRPr="0050454C">
                            <w:rPr>
                              <w:rFonts w:asciiTheme="majorHAnsi" w:hAnsiTheme="majorHAnsi"/>
                              <w:b/>
                              <w:noProof/>
                              <w:color w:val="FFFFFF" w:themeColor="background1"/>
                            </w:rPr>
                            <w:t>2</w:t>
                          </w:r>
                          <w:r w:rsidRPr="00F20504">
                            <w:rPr>
                              <w:rFonts w:asciiTheme="majorHAnsi" w:hAnsiTheme="majorHAnsi"/>
                              <w:b/>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w14:anchorId="70D7E0E3" id="_x0000_t202" coordsize="21600,21600" o:spt="202" path="m,l,21600r21600,l21600,xe">
              <v:stroke joinstyle="miter"/>
              <v:path gradientshapeok="t" o:connecttype="rect"/>
            </v:shapetype>
            <v:shape id="Text Box 45" o:spid="_x0000_s1026" type="#_x0000_t202" style="position:absolute;margin-left:0;margin-top:29.45pt;width:70.9pt;height:12pt;z-index:251664384;visibility:visible;mso-wrap-style:square;mso-width-percent:1000;mso-height-percent:0;mso-wrap-distance-left:9pt;mso-wrap-distance-top:0;mso-wrap-distance-right:9pt;mso-wrap-distance-bottom:0;mso-position-horizontal:absolute;mso-position-horizontal-relative:left-margin-area;mso-position-vertical:absolute;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" o:allowincell="f" fillcolor="#1a3876 [3215]" stroked="f">
              <v:textbox style="mso-fit-shape-to-text:t" inset=",0,,0">
                <w:txbxContent>
                  <w:p w14:paraId="7BCABAD6" w14:textId="77777777" w:rsidR="006805FD" w:rsidRPr="00F20504" w:rsidRDefault="006805FD" w:rsidP="00AC3066">
                    <w:pPr>
                      <w:jc w:val="right"/>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MERGEFORMAT </w:instrText>
                    </w:r>
                    <w:r w:rsidRPr="00F20504">
                      <w:rPr>
                        <w:rFonts w:asciiTheme="majorHAnsi" w:hAnsiTheme="majorHAnsi"/>
                        <w:b/>
                      </w:rPr>
                      <w:fldChar w:fldCharType="separate"/>
                    </w:r>
                    <w:r w:rsidRPr="0050454C">
                      <w:rPr>
                        <w:rFonts w:asciiTheme="majorHAnsi" w:hAnsiTheme="majorHAnsi"/>
                        <w:b/>
                        <w:noProof/>
                        <w:color w:val="FFFFFF" w:themeColor="background1"/>
                      </w:rPr>
                      <w:t>2</w:t>
                    </w:r>
                    <w:r w:rsidRPr="00F20504">
                      <w:rPr>
                        <w:rFonts w:asciiTheme="majorHAnsi" w:hAnsiTheme="majorHAnsi"/>
                        <w:b/>
                      </w:rPr>
                      <w:fldChar w:fldCharType="end"/>
                    </w:r>
                  </w:p>
                </w:txbxContent>
              </v:textbox>
              <w10:wrap anchorx="margin" anchory="margin"/>
            </v:shape>
          </w:pict>
        </mc:Fallback>
      </mc:AlternateContent>
    </w:r>
    <w:r>
      <w:t xml:space="preserve">.   </w:t>
    </w:r>
    <w:sdt>
      <w:sdtPr>
        <w:alias w:val="Title"/>
        <w:id w:val="-1990085088"/>
        <w:dataBinding w:prefixMappings="xmlns:ns0='http://purl.org/dc/elements/1.1/' xmlns:ns1='http://schemas.openxmlformats.org/package/2006/metadata/core-properties' " w:xpath="/ns1:coreProperties[1]/ns0:title[1]" w:storeItemID="{6C3C8BC8-F283-45AE-878A-BAB7291924A1}"/>
        <w:text/>
      </w:sdtPr>
      <w:sdtEndPr/>
      <w:sdtContent>
        <w:r w:rsidR="007752E5">
          <w:t>OBRAZCI V IZPOLNITEV</w:t>
        </w:r>
      </w:sdtContent>
    </w:sdt>
  </w:p>
  <w:p w14:paraId="5C5593F2" w14:textId="77777777" w:rsidR="006805FD" w:rsidRPr="00565B43" w:rsidRDefault="006805FD" w:rsidP="00AC306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AAFC6" w14:textId="6CEAF164" w:rsidR="006805FD" w:rsidRPr="006F6088" w:rsidRDefault="006805FD" w:rsidP="00AC3066">
    <w:pPr>
      <w:pStyle w:val="Glava"/>
      <w:tabs>
        <w:tab w:val="clear" w:pos="9072"/>
        <w:tab w:val="right" w:pos="8931"/>
      </w:tabs>
      <w:ind w:right="141"/>
      <w:jc w:val="right"/>
    </w:pPr>
    <w:r>
      <w:t>Kapitalska družba, d. d</w:t>
    </w:r>
    <w:r>
      <w:rPr>
        <w:noProof/>
        <w:lang w:eastAsia="sl-SI"/>
      </w:rPr>
      <mc:AlternateContent>
        <mc:Choice Requires="wps">
          <w:drawing>
            <wp:anchor distT="0" distB="0" distL="114300" distR="114300" simplePos="0" relativeHeight="251665408" behindDoc="0" locked="0" layoutInCell="0" allowOverlap="1" wp14:anchorId="0E1F57FA" wp14:editId="637ECD50">
              <wp:simplePos x="0" y="0"/>
              <wp:positionH relativeFrom="rightMargin">
                <wp:posOffset>0</wp:posOffset>
              </wp:positionH>
              <wp:positionV relativeFrom="topMargin">
                <wp:posOffset>373380</wp:posOffset>
              </wp:positionV>
              <wp:extent cx="810260" cy="152400"/>
              <wp:effectExtent l="0" t="1905" r="0" b="0"/>
              <wp:wrapNone/>
              <wp:docPr id="5"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26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35F375" w14:textId="77777777" w:rsidR="006805FD" w:rsidRPr="00F20504" w:rsidRDefault="006805FD" w:rsidP="00AC3066">
                          <w:pPr>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MERGEFORMAT </w:instrText>
                          </w:r>
                          <w:r w:rsidRPr="00F20504">
                            <w:rPr>
                              <w:rFonts w:asciiTheme="majorHAnsi" w:hAnsiTheme="majorHAnsi"/>
                              <w:b/>
                            </w:rPr>
                            <w:fldChar w:fldCharType="separate"/>
                          </w:r>
                          <w:r w:rsidRPr="006978AE">
                            <w:rPr>
                              <w:rFonts w:asciiTheme="majorHAnsi" w:hAnsiTheme="majorHAnsi"/>
                              <w:b/>
                              <w:noProof/>
                              <w:color w:val="FFFFFF" w:themeColor="background1"/>
                            </w:rPr>
                            <w:t>25</w:t>
                          </w:r>
                          <w:r w:rsidRPr="00F20504">
                            <w:rPr>
                              <w:rFonts w:asciiTheme="majorHAnsi" w:hAnsiTheme="majorHAnsi"/>
                              <w:b/>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0E1F57FA" id="_x0000_t202" coordsize="21600,21600" o:spt="202" path="m,l,21600r21600,l21600,xe">
              <v:stroke joinstyle="miter"/>
              <v:path gradientshapeok="t" o:connecttype="rect"/>
            </v:shapetype>
            <v:shape id="Text Box 46" o:spid="_x0000_s1027" type="#_x0000_t202" style="position:absolute;left:0;text-align:left;margin-left:0;margin-top:29.4pt;width:63.8pt;height:12pt;z-index:251665408;visibility:visible;mso-wrap-style:square;mso-width-percent:1000;mso-height-percent:0;mso-wrap-distance-left:9pt;mso-wrap-distance-top:0;mso-wrap-distance-right:9pt;mso-wrap-distance-bottom:0;mso-position-horizontal:absolute;mso-position-horizontal-relative:right-margin-area;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" o:allowincell="f" fillcolor="#1a3876 [3215]" stroked="f">
              <v:textbox style="mso-fit-shape-to-text:t" inset=",0,,0">
                <w:txbxContent>
                  <w:p w14:paraId="4B35F375" w14:textId="77777777" w:rsidR="006805FD" w:rsidRPr="00F20504" w:rsidRDefault="006805FD" w:rsidP="00AC3066">
                    <w:pPr>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MERGEFORMAT </w:instrText>
                    </w:r>
                    <w:r w:rsidRPr="00F20504">
                      <w:rPr>
                        <w:rFonts w:asciiTheme="majorHAnsi" w:hAnsiTheme="majorHAnsi"/>
                        <w:b/>
                      </w:rPr>
                      <w:fldChar w:fldCharType="separate"/>
                    </w:r>
                    <w:r w:rsidRPr="006978AE">
                      <w:rPr>
                        <w:rFonts w:asciiTheme="majorHAnsi" w:hAnsiTheme="majorHAnsi"/>
                        <w:b/>
                        <w:noProof/>
                        <w:color w:val="FFFFFF" w:themeColor="background1"/>
                      </w:rPr>
                      <w:t>25</w:t>
                    </w:r>
                    <w:r w:rsidRPr="00F20504">
                      <w:rPr>
                        <w:rFonts w:asciiTheme="majorHAnsi" w:hAnsiTheme="majorHAnsi"/>
                        <w:b/>
                      </w:rPr>
                      <w:fldChar w:fldCharType="end"/>
                    </w:r>
                  </w:p>
                </w:txbxContent>
              </v:textbox>
              <w10:wrap anchorx="margin" anchory="margin"/>
            </v:shape>
          </w:pict>
        </mc:Fallback>
      </mc:AlternateContent>
    </w:r>
    <w:r>
      <w:t xml:space="preserve">.   </w:t>
    </w:r>
    <w:sdt>
      <w:sdtPr>
        <w:alias w:val="Title"/>
        <w:id w:val="1047714914"/>
        <w:dataBinding w:prefixMappings="xmlns:ns0='http://purl.org/dc/elements/1.1/' xmlns:ns1='http://schemas.openxmlformats.org/package/2006/metadata/core-properties' " w:xpath="/ns1:coreProperties[1]/ns0:title[1]" w:storeItemID="{6C3C8BC8-F283-45AE-878A-BAB7291924A1}"/>
        <w:text/>
      </w:sdtPr>
      <w:sdtEndPr/>
      <w:sdtContent>
        <w:r w:rsidR="007752E5">
          <w:t>OBRAZCI V IZPOLNITEV</w:t>
        </w:r>
      </w:sdtContent>
    </w:sdt>
  </w:p>
  <w:p w14:paraId="06360EA8" w14:textId="77777777" w:rsidR="006805FD" w:rsidRPr="00565B43" w:rsidRDefault="006805FD" w:rsidP="00AC306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0994F" w14:textId="616BAB7F" w:rsidR="006805FD" w:rsidRPr="00E07719" w:rsidRDefault="006805FD" w:rsidP="005533CA">
    <w:pPr>
      <w:pStyle w:val="Glava"/>
      <w:tabs>
        <w:tab w:val="left" w:pos="142"/>
      </w:tabs>
      <w:ind w:right="142"/>
    </w:pPr>
    <w:r>
      <w:tab/>
      <w:t>Kapitalska družba, d. d</w:t>
    </w:r>
    <w:r>
      <w:rPr>
        <w:noProof/>
        <w:lang w:eastAsia="sl-SI"/>
      </w:rPr>
      <mc:AlternateContent>
        <mc:Choice Requires="wps">
          <w:drawing>
            <wp:anchor distT="0" distB="0" distL="114300" distR="114300" simplePos="0" relativeHeight="251660288" behindDoc="0" locked="0" layoutInCell="0" allowOverlap="1" wp14:anchorId="12975872" wp14:editId="5328D3D9">
              <wp:simplePos x="0" y="0"/>
              <wp:positionH relativeFrom="leftMargin">
                <wp:posOffset>0</wp:posOffset>
              </wp:positionH>
              <wp:positionV relativeFrom="topMargin">
                <wp:posOffset>374015</wp:posOffset>
              </wp:positionV>
              <wp:extent cx="716280" cy="152400"/>
              <wp:effectExtent l="0" t="2540" r="3810" b="0"/>
              <wp:wrapNone/>
              <wp:docPr id="4"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28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B9EC64" w14:textId="77777777" w:rsidR="006805FD" w:rsidRPr="00F20504" w:rsidRDefault="006805FD" w:rsidP="005533CA">
                          <w:pPr>
                            <w:jc w:val="right"/>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w:instrText>
                          </w:r>
                          <w:r>
                            <w:rPr>
                              <w:rFonts w:asciiTheme="majorHAnsi" w:hAnsiTheme="majorHAnsi"/>
                              <w:b/>
                            </w:rPr>
                            <w:instrText xml:space="preserve"> </w:instrText>
                          </w:r>
                          <w:r w:rsidRPr="00852E05">
                            <w:rPr>
                              <w:rFonts w:asciiTheme="majorHAnsi" w:hAnsiTheme="majorHAnsi"/>
                              <w:b/>
                            </w:rPr>
                            <w:instrText xml:space="preserve">arabic </w:instrText>
                          </w:r>
                          <w:r w:rsidRPr="00F20504">
                            <w:rPr>
                              <w:rFonts w:asciiTheme="majorHAnsi" w:hAnsiTheme="majorHAnsi"/>
                              <w:b/>
                            </w:rPr>
                            <w:instrText xml:space="preserve">MERGEFORMAT </w:instrText>
                          </w:r>
                          <w:r w:rsidRPr="00F20504">
                            <w:rPr>
                              <w:rFonts w:asciiTheme="majorHAnsi" w:hAnsiTheme="majorHAnsi"/>
                              <w:b/>
                            </w:rPr>
                            <w:fldChar w:fldCharType="separate"/>
                          </w:r>
                          <w:r w:rsidR="00115A14">
                            <w:rPr>
                              <w:rFonts w:asciiTheme="majorHAnsi" w:hAnsiTheme="majorHAnsi"/>
                              <w:b/>
                              <w:noProof/>
                            </w:rPr>
                            <w:t>48</w:t>
                          </w:r>
                          <w:r w:rsidRPr="00F20504">
                            <w:rPr>
                              <w:rFonts w:asciiTheme="majorHAnsi" w:hAnsiTheme="majorHAnsi"/>
                              <w:b/>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type w14:anchorId="12975872" id="_x0000_t202" coordsize="21600,21600" o:spt="202" path="m,l,21600r21600,l21600,xe">
              <v:stroke joinstyle="miter"/>
              <v:path gradientshapeok="t" o:connecttype="rect"/>
            </v:shapetype>
            <v:shape id="Text Box 41" o:spid="_x0000_s1028" type="#_x0000_t202" style="position:absolute;margin-left:0;margin-top:29.45pt;width:56.4pt;height:12pt;z-index:251660288;visibility:visible;mso-wrap-style:square;mso-width-percent:1000;mso-height-percent:0;mso-wrap-distance-left:9pt;mso-wrap-distance-top:0;mso-wrap-distance-right:9pt;mso-wrap-distance-bottom:0;mso-position-horizontal:absolute;mso-position-horizontal-relative:left-margin-area;mso-position-vertical:absolute;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" o:allowincell="f" fillcolor="#1a3876 [3215]" stroked="f">
              <v:textbox style="mso-fit-shape-to-text:t" inset=",0,,0">
                <w:txbxContent>
                  <w:p w14:paraId="28B9EC64" w14:textId="77777777" w:rsidR="006805FD" w:rsidRPr="00F20504" w:rsidRDefault="006805FD" w:rsidP="005533CA">
                    <w:pPr>
                      <w:jc w:val="right"/>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 </w:instrText>
                    </w:r>
                    <w:r>
                      <w:rPr>
                        <w:rFonts w:asciiTheme="majorHAnsi" w:hAnsiTheme="majorHAnsi"/>
                        <w:b/>
                      </w:rPr>
                      <w:instrText xml:space="preserve"> </w:instrText>
                    </w:r>
                    <w:r w:rsidRPr="00852E05">
                      <w:rPr>
                        <w:rFonts w:asciiTheme="majorHAnsi" w:hAnsiTheme="majorHAnsi"/>
                        <w:b/>
                      </w:rPr>
                      <w:instrText xml:space="preserve">arabic </w:instrText>
                    </w:r>
                    <w:r w:rsidRPr="00F20504">
                      <w:rPr>
                        <w:rFonts w:asciiTheme="majorHAnsi" w:hAnsiTheme="majorHAnsi"/>
                        <w:b/>
                      </w:rPr>
                      <w:instrText xml:space="preserve">MERGEFORMAT </w:instrText>
                    </w:r>
                    <w:r w:rsidRPr="00F20504">
                      <w:rPr>
                        <w:rFonts w:asciiTheme="majorHAnsi" w:hAnsiTheme="majorHAnsi"/>
                        <w:b/>
                      </w:rPr>
                      <w:fldChar w:fldCharType="separate"/>
                    </w:r>
                    <w:r w:rsidR="00115A14">
                      <w:rPr>
                        <w:rFonts w:asciiTheme="majorHAnsi" w:hAnsiTheme="majorHAnsi"/>
                        <w:b/>
                        <w:noProof/>
                      </w:rPr>
                      <w:t>48</w:t>
                    </w:r>
                    <w:r w:rsidRPr="00F20504">
                      <w:rPr>
                        <w:rFonts w:asciiTheme="majorHAnsi" w:hAnsiTheme="majorHAnsi"/>
                        <w:b/>
                      </w:rPr>
                      <w:fldChar w:fldCharType="end"/>
                    </w:r>
                  </w:p>
                </w:txbxContent>
              </v:textbox>
              <w10:wrap anchorx="margin" anchory="margin"/>
            </v:shape>
          </w:pict>
        </mc:Fallback>
      </mc:AlternateContent>
    </w:r>
    <w:r>
      <w:t xml:space="preserve">.   </w:t>
    </w:r>
    <w:sdt>
      <w:sdtPr>
        <w:alias w:val="Title"/>
        <w:id w:val="-127017526"/>
        <w:dataBinding w:prefixMappings="xmlns:ns0='http://purl.org/dc/elements/1.1/' xmlns:ns1='http://schemas.openxmlformats.org/package/2006/metadata/core-properties' " w:xpath="/ns1:coreProperties[1]/ns0:title[1]" w:storeItemID="{6C3C8BC8-F283-45AE-878A-BAB7291924A1}"/>
        <w:text/>
      </w:sdtPr>
      <w:sdtEndPr/>
      <w:sdtContent>
        <w:r w:rsidR="007752E5">
          <w:t>OBRAZCI V IZPOLNITEV</w:t>
        </w:r>
      </w:sdtContent>
    </w:sdt>
  </w:p>
  <w:p w14:paraId="21B65414" w14:textId="77777777" w:rsidR="006805FD" w:rsidRPr="00DB09C6" w:rsidRDefault="006805FD" w:rsidP="00DB09C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A4705" w14:textId="430350D3" w:rsidR="006805FD" w:rsidRPr="006F6088" w:rsidRDefault="006805FD" w:rsidP="005533CA">
    <w:pPr>
      <w:pStyle w:val="Glava"/>
      <w:tabs>
        <w:tab w:val="clear" w:pos="9072"/>
        <w:tab w:val="right" w:pos="8931"/>
      </w:tabs>
      <w:ind w:right="141"/>
      <w:jc w:val="right"/>
    </w:pPr>
    <w:r>
      <w:t>Kapitalska družba, d. d</w:t>
    </w:r>
    <w:r>
      <w:rPr>
        <w:noProof/>
        <w:lang w:eastAsia="sl-SI"/>
      </w:rPr>
      <mc:AlternateContent>
        <mc:Choice Requires="wps">
          <w:drawing>
            <wp:anchor distT="0" distB="0" distL="114300" distR="114300" simplePos="0" relativeHeight="251662336" behindDoc="0" locked="0" layoutInCell="0" allowOverlap="1" wp14:anchorId="6053FBC7" wp14:editId="10EEFA3B">
              <wp:simplePos x="0" y="0"/>
              <wp:positionH relativeFrom="rightMargin">
                <wp:posOffset>0</wp:posOffset>
              </wp:positionH>
              <wp:positionV relativeFrom="topMargin">
                <wp:posOffset>373380</wp:posOffset>
              </wp:positionV>
              <wp:extent cx="716280" cy="152400"/>
              <wp:effectExtent l="0" t="1905" r="3810" b="0"/>
              <wp:wrapNone/>
              <wp:docPr id="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280" cy="152400"/>
                      </a:xfrm>
                      <a:prstGeom prst="rect">
                        <a:avLst/>
                      </a:prstGeom>
                      <a:solidFill>
                        <a:schemeClr val="tx2">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78C359" w14:textId="77777777" w:rsidR="006805FD" w:rsidRPr="00F20504" w:rsidRDefault="006805FD" w:rsidP="005533CA">
                          <w:pPr>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w:instrText>
                          </w:r>
                          <w:r>
                            <w:rPr>
                              <w:rFonts w:asciiTheme="majorHAnsi" w:hAnsiTheme="majorHAnsi"/>
                              <w:b/>
                            </w:rPr>
                            <w:instrText xml:space="preserve"> </w:instrText>
                          </w:r>
                          <w:r w:rsidRPr="00852E05">
                            <w:rPr>
                              <w:rFonts w:asciiTheme="majorHAnsi" w:hAnsiTheme="majorHAnsi"/>
                              <w:b/>
                            </w:rPr>
                            <w:instrText>arabic</w:instrText>
                          </w:r>
                          <w:r w:rsidRPr="00F20504">
                            <w:rPr>
                              <w:rFonts w:asciiTheme="majorHAnsi" w:hAnsiTheme="majorHAnsi"/>
                              <w:b/>
                            </w:rPr>
                            <w:instrText xml:space="preserve"> MERGEFORMAT </w:instrText>
                          </w:r>
                          <w:r w:rsidRPr="00F20504">
                            <w:rPr>
                              <w:rFonts w:asciiTheme="majorHAnsi" w:hAnsiTheme="majorHAnsi"/>
                              <w:b/>
                            </w:rPr>
                            <w:fldChar w:fldCharType="separate"/>
                          </w:r>
                          <w:r w:rsidR="00115A14">
                            <w:rPr>
                              <w:rFonts w:asciiTheme="majorHAnsi" w:hAnsiTheme="majorHAnsi"/>
                              <w:b/>
                              <w:noProof/>
                            </w:rPr>
                            <w:t>49</w:t>
                          </w:r>
                          <w:r w:rsidRPr="00F20504">
                            <w:rPr>
                              <w:rFonts w:asciiTheme="majorHAnsi" w:hAnsiTheme="majorHAnsi"/>
                              <w:b/>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6053FBC7" id="_x0000_t202" coordsize="21600,21600" o:spt="202" path="m,l,21600r21600,l21600,xe">
              <v:stroke joinstyle="miter"/>
              <v:path gradientshapeok="t" o:connecttype="rect"/>
            </v:shapetype>
            <v:shape id="Text Box 42" o:spid="_x0000_s1029" type="#_x0000_t202" style="position:absolute;left:0;text-align:left;margin-left:0;margin-top:29.4pt;width:56.4pt;height:12pt;z-index:251662336;visibility:visible;mso-wrap-style:square;mso-width-percent:1000;mso-height-percent:0;mso-wrap-distance-left:9pt;mso-wrap-distance-top:0;mso-wrap-distance-right:9pt;mso-wrap-distance-bottom:0;mso-position-horizontal:absolute;mso-position-horizontal-relative:right-margin-area;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" o:allowincell="f" fillcolor="#1a3876 [3215]" stroked="f">
              <v:textbox style="mso-fit-shape-to-text:t" inset=",0,,0">
                <w:txbxContent>
                  <w:p w14:paraId="6278C359" w14:textId="77777777" w:rsidR="006805FD" w:rsidRPr="00F20504" w:rsidRDefault="006805FD" w:rsidP="005533CA">
                    <w:pPr>
                      <w:rPr>
                        <w:rFonts w:asciiTheme="majorHAnsi" w:hAnsiTheme="majorHAnsi"/>
                        <w:b/>
                      </w:rPr>
                    </w:pPr>
                    <w:r w:rsidRPr="00F20504">
                      <w:rPr>
                        <w:rFonts w:asciiTheme="majorHAnsi" w:hAnsiTheme="majorHAnsi"/>
                        <w:b/>
                      </w:rPr>
                      <w:fldChar w:fldCharType="begin"/>
                    </w:r>
                    <w:r w:rsidRPr="00F20504">
                      <w:rPr>
                        <w:rFonts w:asciiTheme="majorHAnsi" w:hAnsiTheme="majorHAnsi"/>
                        <w:b/>
                      </w:rPr>
                      <w:instrText xml:space="preserve"> PAGE   \*</w:instrText>
                    </w:r>
                    <w:r>
                      <w:rPr>
                        <w:rFonts w:asciiTheme="majorHAnsi" w:hAnsiTheme="majorHAnsi"/>
                        <w:b/>
                      </w:rPr>
                      <w:instrText xml:space="preserve"> </w:instrText>
                    </w:r>
                    <w:r w:rsidRPr="00852E05">
                      <w:rPr>
                        <w:rFonts w:asciiTheme="majorHAnsi" w:hAnsiTheme="majorHAnsi"/>
                        <w:b/>
                      </w:rPr>
                      <w:instrText>arabic</w:instrText>
                    </w:r>
                    <w:r w:rsidRPr="00F20504">
                      <w:rPr>
                        <w:rFonts w:asciiTheme="majorHAnsi" w:hAnsiTheme="majorHAnsi"/>
                        <w:b/>
                      </w:rPr>
                      <w:instrText xml:space="preserve"> MERGEFORMAT </w:instrText>
                    </w:r>
                    <w:r w:rsidRPr="00F20504">
                      <w:rPr>
                        <w:rFonts w:asciiTheme="majorHAnsi" w:hAnsiTheme="majorHAnsi"/>
                        <w:b/>
                      </w:rPr>
                      <w:fldChar w:fldCharType="separate"/>
                    </w:r>
                    <w:r w:rsidR="00115A14">
                      <w:rPr>
                        <w:rFonts w:asciiTheme="majorHAnsi" w:hAnsiTheme="majorHAnsi"/>
                        <w:b/>
                        <w:noProof/>
                      </w:rPr>
                      <w:t>49</w:t>
                    </w:r>
                    <w:r w:rsidRPr="00F20504">
                      <w:rPr>
                        <w:rFonts w:asciiTheme="majorHAnsi" w:hAnsiTheme="majorHAnsi"/>
                        <w:b/>
                      </w:rPr>
                      <w:fldChar w:fldCharType="end"/>
                    </w:r>
                  </w:p>
                </w:txbxContent>
              </v:textbox>
              <w10:wrap anchorx="margin" anchory="margin"/>
            </v:shape>
          </w:pict>
        </mc:Fallback>
      </mc:AlternateContent>
    </w:r>
    <w:r>
      <w:t xml:space="preserve">.   </w:t>
    </w:r>
    <w:sdt>
      <w:sdtPr>
        <w:alias w:val="Title"/>
        <w:id w:val="173473962"/>
        <w:dataBinding w:prefixMappings="xmlns:ns0='http://purl.org/dc/elements/1.1/' xmlns:ns1='http://schemas.openxmlformats.org/package/2006/metadata/core-properties' " w:xpath="/ns1:coreProperties[1]/ns0:title[1]" w:storeItemID="{6C3C8BC8-F283-45AE-878A-BAB7291924A1}"/>
        <w:text/>
      </w:sdtPr>
      <w:sdtEndPr/>
      <w:sdtContent>
        <w:r w:rsidR="007752E5">
          <w:t>OBRAZCI V IZPOLNITEV</w:t>
        </w:r>
      </w:sdtContent>
    </w:sdt>
  </w:p>
  <w:p w14:paraId="2DA32EB5" w14:textId="77777777" w:rsidR="006805FD" w:rsidRPr="00DB09C6" w:rsidRDefault="006805FD" w:rsidP="00DB09C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5E14CA"/>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51E420E2"/>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A02E9F9E"/>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10E6A90"/>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66DC6A84"/>
    <w:lvl w:ilvl="0">
      <w:start w:val="1"/>
      <w:numFmt w:val="bullet"/>
      <w:pStyle w:val="Oznaenseznam5"/>
      <w:lvlText w:val=""/>
      <w:lvlJc w:val="left"/>
      <w:pPr>
        <w:ind w:left="1492" w:hanging="360"/>
      </w:pPr>
      <w:rPr>
        <w:rFonts w:ascii="Wingdings" w:hAnsi="Wingdings" w:hint="default"/>
      </w:rPr>
    </w:lvl>
  </w:abstractNum>
  <w:abstractNum w:abstractNumId="5" w15:restartNumberingAfterBreak="0">
    <w:nsid w:val="FFFFFF81"/>
    <w:multiLevelType w:val="singleLevel"/>
    <w:tmpl w:val="2E2820CA"/>
    <w:lvl w:ilvl="0">
      <w:start w:val="1"/>
      <w:numFmt w:val="bullet"/>
      <w:pStyle w:val="Oznaenseznam4"/>
      <w:lvlText w:val=""/>
      <w:lvlJc w:val="left"/>
      <w:pPr>
        <w:ind w:left="1209" w:hanging="360"/>
      </w:pPr>
      <w:rPr>
        <w:rFonts w:ascii="Wingdings" w:hAnsi="Wingdings" w:hint="default"/>
      </w:rPr>
    </w:lvl>
  </w:abstractNum>
  <w:abstractNum w:abstractNumId="6" w15:restartNumberingAfterBreak="0">
    <w:nsid w:val="FFFFFF82"/>
    <w:multiLevelType w:val="singleLevel"/>
    <w:tmpl w:val="25F0DB86"/>
    <w:lvl w:ilvl="0">
      <w:start w:val="1"/>
      <w:numFmt w:val="bullet"/>
      <w:pStyle w:val="Oznaenseznam3"/>
      <w:lvlText w:val=""/>
      <w:lvlJc w:val="left"/>
      <w:pPr>
        <w:ind w:left="926" w:hanging="360"/>
      </w:pPr>
      <w:rPr>
        <w:rFonts w:ascii="Wingdings" w:hAnsi="Wingdings" w:hint="default"/>
      </w:rPr>
    </w:lvl>
  </w:abstractNum>
  <w:abstractNum w:abstractNumId="7" w15:restartNumberingAfterBreak="0">
    <w:nsid w:val="FFFFFF83"/>
    <w:multiLevelType w:val="singleLevel"/>
    <w:tmpl w:val="D07478F6"/>
    <w:lvl w:ilvl="0">
      <w:start w:val="1"/>
      <w:numFmt w:val="bullet"/>
      <w:pStyle w:val="Oznaenseznam2"/>
      <w:lvlText w:val=""/>
      <w:lvlJc w:val="left"/>
      <w:pPr>
        <w:ind w:left="643" w:hanging="360"/>
      </w:pPr>
      <w:rPr>
        <w:rFonts w:ascii="Wingdings" w:hAnsi="Wingdings" w:hint="default"/>
      </w:rPr>
    </w:lvl>
  </w:abstractNum>
  <w:abstractNum w:abstractNumId="8" w15:restartNumberingAfterBreak="0">
    <w:nsid w:val="FFFFFF88"/>
    <w:multiLevelType w:val="singleLevel"/>
    <w:tmpl w:val="C5C8FF40"/>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89E80F58"/>
    <w:lvl w:ilvl="0">
      <w:start w:val="1"/>
      <w:numFmt w:val="bullet"/>
      <w:pStyle w:val="Oznaenseznam"/>
      <w:lvlText w:val=""/>
      <w:lvlJc w:val="left"/>
      <w:pPr>
        <w:ind w:left="360" w:hanging="360"/>
      </w:pPr>
      <w:rPr>
        <w:rFonts w:ascii="Wingdings" w:hAnsi="Wingdings" w:hint="default"/>
      </w:rPr>
    </w:lvl>
  </w:abstractNum>
  <w:abstractNum w:abstractNumId="10" w15:restartNumberingAfterBreak="0">
    <w:nsid w:val="02D55025"/>
    <w:multiLevelType w:val="hybridMultilevel"/>
    <w:tmpl w:val="714847EE"/>
    <w:lvl w:ilvl="0" w:tplc="637AA90A">
      <w:numFmt w:val="bullet"/>
      <w:lvlText w:val="-"/>
      <w:lvlJc w:val="left"/>
      <w:pPr>
        <w:ind w:left="1080" w:hanging="360"/>
      </w:pPr>
      <w:rPr>
        <w:rFonts w:ascii="Times New Roman" w:eastAsiaTheme="minorHAns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4240625"/>
    <w:multiLevelType w:val="hybridMultilevel"/>
    <w:tmpl w:val="C5000F6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077139DB"/>
    <w:multiLevelType w:val="hybridMultilevel"/>
    <w:tmpl w:val="8514C8D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8531BA7"/>
    <w:multiLevelType w:val="hybridMultilevel"/>
    <w:tmpl w:val="9A1CBFA4"/>
    <w:lvl w:ilvl="0" w:tplc="9A28557E">
      <w:start w:val="1"/>
      <w:numFmt w:val="decimal"/>
      <w:pStyle w:val="len"/>
      <w:lvlText w:val="%1. člen"/>
      <w:lvlJc w:val="lef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ABC0B90"/>
    <w:multiLevelType w:val="hybridMultilevel"/>
    <w:tmpl w:val="FED4959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7058C6"/>
    <w:multiLevelType w:val="multilevel"/>
    <w:tmpl w:val="2BE2F4C0"/>
    <w:styleLink w:val="CGPKADOtevilenseznam"/>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decimal"/>
      <w:lvlText w:val="%3."/>
      <w:lvlJc w:val="left"/>
      <w:pPr>
        <w:ind w:left="1020" w:hanging="340"/>
      </w:pPr>
      <w:rPr>
        <w:rFonts w:hint="default"/>
      </w:rPr>
    </w:lvl>
    <w:lvl w:ilvl="3">
      <w:start w:val="1"/>
      <w:numFmt w:val="lowerLetter"/>
      <w:lvlText w:val="%4."/>
      <w:lvlJc w:val="left"/>
      <w:pPr>
        <w:ind w:left="1361" w:hanging="341"/>
      </w:pPr>
      <w:rPr>
        <w:rFonts w:hint="default"/>
      </w:rPr>
    </w:lvl>
    <w:lvl w:ilvl="4">
      <w:start w:val="1"/>
      <w:numFmt w:val="bullet"/>
      <w:lvlText w:val="-"/>
      <w:lvlJc w:val="left"/>
      <w:pPr>
        <w:ind w:left="1588" w:hanging="227"/>
      </w:pPr>
      <w:rPr>
        <w:rFonts w:ascii="U001TCon" w:hAnsi="U001TCon" w:hint="default"/>
      </w:rPr>
    </w:lvl>
    <w:lvl w:ilvl="5">
      <w:start w:val="1"/>
      <w:numFmt w:val="bullet"/>
      <w:lvlText w:val="-"/>
      <w:lvlJc w:val="left"/>
      <w:pPr>
        <w:ind w:left="1814" w:hanging="226"/>
      </w:pPr>
      <w:rPr>
        <w:rFonts w:ascii="U001TCon" w:hAnsi="U001TCon" w:hint="default"/>
      </w:rPr>
    </w:lvl>
    <w:lvl w:ilvl="6">
      <w:start w:val="1"/>
      <w:numFmt w:val="bullet"/>
      <w:lvlText w:val="-"/>
      <w:lvlJc w:val="left"/>
      <w:pPr>
        <w:ind w:left="2041" w:hanging="227"/>
      </w:pPr>
      <w:rPr>
        <w:rFonts w:ascii="U001TCon" w:hAnsi="U001TCon" w:hint="default"/>
      </w:rPr>
    </w:lvl>
    <w:lvl w:ilvl="7">
      <w:start w:val="1"/>
      <w:numFmt w:val="bullet"/>
      <w:lvlText w:val="-"/>
      <w:lvlJc w:val="left"/>
      <w:pPr>
        <w:ind w:left="2268" w:hanging="227"/>
      </w:pPr>
      <w:rPr>
        <w:rFonts w:ascii="U001TCon" w:hAnsi="U001TCon" w:hint="default"/>
      </w:rPr>
    </w:lvl>
    <w:lvl w:ilvl="8">
      <w:start w:val="1"/>
      <w:numFmt w:val="bullet"/>
      <w:lvlText w:val="-"/>
      <w:lvlJc w:val="left"/>
      <w:pPr>
        <w:ind w:left="2495" w:hanging="227"/>
      </w:pPr>
      <w:rPr>
        <w:rFonts w:ascii="U001TCon" w:hAnsi="U001TCon" w:hint="default"/>
      </w:rPr>
    </w:lvl>
  </w:abstractNum>
  <w:abstractNum w:abstractNumId="16" w15:restartNumberingAfterBreak="0">
    <w:nsid w:val="1088591A"/>
    <w:multiLevelType w:val="multilevel"/>
    <w:tmpl w:val="ED0EEA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45E7D70"/>
    <w:multiLevelType w:val="hybridMultilevel"/>
    <w:tmpl w:val="249AA9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469464E"/>
    <w:multiLevelType w:val="hybridMultilevel"/>
    <w:tmpl w:val="A8D22E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293F2C"/>
    <w:multiLevelType w:val="hybridMultilevel"/>
    <w:tmpl w:val="7752E4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8243B3"/>
    <w:multiLevelType w:val="hybridMultilevel"/>
    <w:tmpl w:val="B58EAE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DC96153"/>
    <w:multiLevelType w:val="multilevel"/>
    <w:tmpl w:val="92B6D552"/>
    <w:styleLink w:val="CGPKADOznaenseznam"/>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U001TCon" w:hAnsi="U001TCon" w:cs="Times New Roman" w:hint="default"/>
      </w:rPr>
    </w:lvl>
    <w:lvl w:ilvl="2">
      <w:start w:val="1"/>
      <w:numFmt w:val="bullet"/>
      <w:lvlText w:val="-"/>
      <w:lvlJc w:val="left"/>
      <w:pPr>
        <w:tabs>
          <w:tab w:val="num" w:pos="681"/>
        </w:tabs>
        <w:ind w:left="681" w:hanging="227"/>
      </w:pPr>
      <w:rPr>
        <w:rFonts w:ascii="U001TCon" w:hAnsi="U001TCon" w:cs="Times New Roman" w:hint="default"/>
      </w:rPr>
    </w:lvl>
    <w:lvl w:ilvl="3">
      <w:start w:val="1"/>
      <w:numFmt w:val="bullet"/>
      <w:lvlText w:val="-"/>
      <w:lvlJc w:val="left"/>
      <w:pPr>
        <w:tabs>
          <w:tab w:val="num" w:pos="908"/>
        </w:tabs>
        <w:ind w:left="908" w:hanging="227"/>
      </w:pPr>
      <w:rPr>
        <w:rFonts w:ascii="U001TCon" w:hAnsi="U001TCon" w:cs="Times New Roman" w:hint="default"/>
      </w:rPr>
    </w:lvl>
    <w:lvl w:ilvl="4">
      <w:start w:val="1"/>
      <w:numFmt w:val="bullet"/>
      <w:lvlText w:val="-"/>
      <w:lvlJc w:val="left"/>
      <w:pPr>
        <w:tabs>
          <w:tab w:val="num" w:pos="1135"/>
        </w:tabs>
        <w:ind w:left="1135" w:hanging="227"/>
      </w:pPr>
      <w:rPr>
        <w:rFonts w:ascii="U001TCon" w:hAnsi="U001TCon" w:cs="Times New Roman" w:hint="default"/>
      </w:rPr>
    </w:lvl>
    <w:lvl w:ilvl="5">
      <w:start w:val="1"/>
      <w:numFmt w:val="bullet"/>
      <w:lvlText w:val="-"/>
      <w:lvlJc w:val="left"/>
      <w:pPr>
        <w:tabs>
          <w:tab w:val="num" w:pos="1362"/>
        </w:tabs>
        <w:ind w:left="1362" w:hanging="227"/>
      </w:pPr>
      <w:rPr>
        <w:rFonts w:ascii="U001TCon" w:hAnsi="U001TCon" w:cs="Times New Roman" w:hint="default"/>
      </w:rPr>
    </w:lvl>
    <w:lvl w:ilvl="6">
      <w:start w:val="1"/>
      <w:numFmt w:val="bullet"/>
      <w:lvlText w:val="-"/>
      <w:lvlJc w:val="left"/>
      <w:pPr>
        <w:tabs>
          <w:tab w:val="num" w:pos="1589"/>
        </w:tabs>
        <w:ind w:left="1589" w:hanging="227"/>
      </w:pPr>
      <w:rPr>
        <w:rFonts w:ascii="U001TCon" w:hAnsi="U001TCon" w:cs="Times New Roman" w:hint="default"/>
      </w:rPr>
    </w:lvl>
    <w:lvl w:ilvl="7">
      <w:start w:val="1"/>
      <w:numFmt w:val="bullet"/>
      <w:lvlText w:val="-"/>
      <w:lvlJc w:val="left"/>
      <w:pPr>
        <w:tabs>
          <w:tab w:val="num" w:pos="1816"/>
        </w:tabs>
        <w:ind w:left="1816" w:hanging="227"/>
      </w:pPr>
      <w:rPr>
        <w:rFonts w:ascii="U001TCon" w:hAnsi="U001TCon" w:cs="Times New Roman" w:hint="default"/>
      </w:rPr>
    </w:lvl>
    <w:lvl w:ilvl="8">
      <w:start w:val="1"/>
      <w:numFmt w:val="bullet"/>
      <w:lvlText w:val="-"/>
      <w:lvlJc w:val="left"/>
      <w:pPr>
        <w:tabs>
          <w:tab w:val="num" w:pos="2043"/>
        </w:tabs>
        <w:ind w:left="2043" w:hanging="227"/>
      </w:pPr>
      <w:rPr>
        <w:rFonts w:ascii="U001TCon" w:hAnsi="U001TCon" w:cs="Times New Roman" w:hint="default"/>
      </w:rPr>
    </w:lvl>
  </w:abstractNum>
  <w:abstractNum w:abstractNumId="23" w15:restartNumberingAfterBreak="0">
    <w:nsid w:val="25FC5DE9"/>
    <w:multiLevelType w:val="hybridMultilevel"/>
    <w:tmpl w:val="9C4EF6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98769D9"/>
    <w:multiLevelType w:val="hybridMultilevel"/>
    <w:tmpl w:val="5A6AE7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5E771F"/>
    <w:multiLevelType w:val="hybridMultilevel"/>
    <w:tmpl w:val="71DEEB8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DA36DA"/>
    <w:multiLevelType w:val="hybridMultilevel"/>
    <w:tmpl w:val="4552AAF8"/>
    <w:lvl w:ilvl="0" w:tplc="04240005">
      <w:start w:val="1"/>
      <w:numFmt w:val="bullet"/>
      <w:lvlText w:val=""/>
      <w:lvlJc w:val="left"/>
      <w:pPr>
        <w:ind w:left="2769" w:hanging="360"/>
      </w:pPr>
      <w:rPr>
        <w:rFonts w:ascii="Wingdings" w:hAnsi="Wingdings"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10A61BC"/>
    <w:multiLevelType w:val="hybridMultilevel"/>
    <w:tmpl w:val="753E650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4C039A2"/>
    <w:multiLevelType w:val="hybridMultilevel"/>
    <w:tmpl w:val="67DE50E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7F370D9"/>
    <w:multiLevelType w:val="hybridMultilevel"/>
    <w:tmpl w:val="1D28E4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3920B0"/>
    <w:multiLevelType w:val="hybridMultilevel"/>
    <w:tmpl w:val="534C0ED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2961631"/>
    <w:multiLevelType w:val="hybridMultilevel"/>
    <w:tmpl w:val="FA1A3B60"/>
    <w:lvl w:ilvl="0" w:tplc="0424000F">
      <w:start w:val="1"/>
      <w:numFmt w:val="decimal"/>
      <w:lvlText w:val="%1."/>
      <w:lvlJc w:val="left"/>
      <w:pPr>
        <w:ind w:left="1506" w:hanging="360"/>
      </w:pPr>
    </w:lvl>
    <w:lvl w:ilvl="1" w:tplc="04240019" w:tentative="1">
      <w:start w:val="1"/>
      <w:numFmt w:val="lowerLetter"/>
      <w:lvlText w:val="%2."/>
      <w:lvlJc w:val="left"/>
      <w:pPr>
        <w:ind w:left="2226" w:hanging="360"/>
      </w:pPr>
    </w:lvl>
    <w:lvl w:ilvl="2" w:tplc="0424001B" w:tentative="1">
      <w:start w:val="1"/>
      <w:numFmt w:val="lowerRoman"/>
      <w:lvlText w:val="%3."/>
      <w:lvlJc w:val="right"/>
      <w:pPr>
        <w:ind w:left="2946" w:hanging="180"/>
      </w:pPr>
    </w:lvl>
    <w:lvl w:ilvl="3" w:tplc="0424000F" w:tentative="1">
      <w:start w:val="1"/>
      <w:numFmt w:val="decimal"/>
      <w:lvlText w:val="%4."/>
      <w:lvlJc w:val="left"/>
      <w:pPr>
        <w:ind w:left="3666" w:hanging="360"/>
      </w:pPr>
    </w:lvl>
    <w:lvl w:ilvl="4" w:tplc="04240019" w:tentative="1">
      <w:start w:val="1"/>
      <w:numFmt w:val="lowerLetter"/>
      <w:lvlText w:val="%5."/>
      <w:lvlJc w:val="left"/>
      <w:pPr>
        <w:ind w:left="4386" w:hanging="360"/>
      </w:pPr>
    </w:lvl>
    <w:lvl w:ilvl="5" w:tplc="0424001B" w:tentative="1">
      <w:start w:val="1"/>
      <w:numFmt w:val="lowerRoman"/>
      <w:lvlText w:val="%6."/>
      <w:lvlJc w:val="right"/>
      <w:pPr>
        <w:ind w:left="5106" w:hanging="180"/>
      </w:pPr>
    </w:lvl>
    <w:lvl w:ilvl="6" w:tplc="0424000F" w:tentative="1">
      <w:start w:val="1"/>
      <w:numFmt w:val="decimal"/>
      <w:lvlText w:val="%7."/>
      <w:lvlJc w:val="left"/>
      <w:pPr>
        <w:ind w:left="5826" w:hanging="360"/>
      </w:pPr>
    </w:lvl>
    <w:lvl w:ilvl="7" w:tplc="04240019" w:tentative="1">
      <w:start w:val="1"/>
      <w:numFmt w:val="lowerLetter"/>
      <w:lvlText w:val="%8."/>
      <w:lvlJc w:val="left"/>
      <w:pPr>
        <w:ind w:left="6546" w:hanging="360"/>
      </w:pPr>
    </w:lvl>
    <w:lvl w:ilvl="8" w:tplc="0424001B" w:tentative="1">
      <w:start w:val="1"/>
      <w:numFmt w:val="lowerRoman"/>
      <w:lvlText w:val="%9."/>
      <w:lvlJc w:val="right"/>
      <w:pPr>
        <w:ind w:left="7266" w:hanging="180"/>
      </w:pPr>
    </w:lvl>
  </w:abstractNum>
  <w:abstractNum w:abstractNumId="33" w15:restartNumberingAfterBreak="0">
    <w:nsid w:val="56F23AE9"/>
    <w:multiLevelType w:val="hybridMultilevel"/>
    <w:tmpl w:val="68D085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5A1D3C"/>
    <w:multiLevelType w:val="hybridMultilevel"/>
    <w:tmpl w:val="47C274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8A10D8"/>
    <w:multiLevelType w:val="hybridMultilevel"/>
    <w:tmpl w:val="2B328280"/>
    <w:lvl w:ilvl="0" w:tplc="D1FEAD46">
      <w:start w:val="1"/>
      <w:numFmt w:val="decimal"/>
      <w:lvlText w:val="%1."/>
      <w:lvlJc w:val="left"/>
      <w:pPr>
        <w:ind w:left="786" w:hanging="360"/>
      </w:pPr>
      <w:rPr>
        <w:b/>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304B92"/>
    <w:multiLevelType w:val="hybridMultilevel"/>
    <w:tmpl w:val="B83696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5556A0"/>
    <w:multiLevelType w:val="hybridMultilevel"/>
    <w:tmpl w:val="E1680F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8B67A8"/>
    <w:multiLevelType w:val="hybridMultilevel"/>
    <w:tmpl w:val="B7C46B90"/>
    <w:lvl w:ilvl="0" w:tplc="B0649884">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323708590">
    <w:abstractNumId w:val="15"/>
  </w:num>
  <w:num w:numId="2" w16cid:durableId="1035886156">
    <w:abstractNumId w:val="22"/>
  </w:num>
  <w:num w:numId="3" w16cid:durableId="1284339362">
    <w:abstractNumId w:val="3"/>
  </w:num>
  <w:num w:numId="4" w16cid:durableId="123351685">
    <w:abstractNumId w:val="1"/>
  </w:num>
  <w:num w:numId="5" w16cid:durableId="765076246">
    <w:abstractNumId w:val="0"/>
  </w:num>
  <w:num w:numId="6" w16cid:durableId="1228228873">
    <w:abstractNumId w:val="2"/>
  </w:num>
  <w:num w:numId="7" w16cid:durableId="1585841608">
    <w:abstractNumId w:val="7"/>
  </w:num>
  <w:num w:numId="8" w16cid:durableId="1860387278">
    <w:abstractNumId w:val="6"/>
  </w:num>
  <w:num w:numId="9" w16cid:durableId="301156470">
    <w:abstractNumId w:val="5"/>
  </w:num>
  <w:num w:numId="10" w16cid:durableId="1326590889">
    <w:abstractNumId w:val="4"/>
  </w:num>
  <w:num w:numId="11" w16cid:durableId="634337846">
    <w:abstractNumId w:val="9"/>
  </w:num>
  <w:num w:numId="12" w16cid:durableId="2130734451">
    <w:abstractNumId w:val="8"/>
  </w:num>
  <w:num w:numId="13" w16cid:durableId="421605262">
    <w:abstractNumId w:val="20"/>
  </w:num>
  <w:num w:numId="14" w16cid:durableId="559557564">
    <w:abstractNumId w:val="13"/>
  </w:num>
  <w:num w:numId="15" w16cid:durableId="1502744567">
    <w:abstractNumId w:val="33"/>
  </w:num>
  <w:num w:numId="16" w16cid:durableId="839392452">
    <w:abstractNumId w:val="30"/>
  </w:num>
  <w:num w:numId="17" w16cid:durableId="1345788803">
    <w:abstractNumId w:val="18"/>
  </w:num>
  <w:num w:numId="18" w16cid:durableId="2083330053">
    <w:abstractNumId w:val="26"/>
  </w:num>
  <w:num w:numId="19" w16cid:durableId="1040088912">
    <w:abstractNumId w:val="14"/>
  </w:num>
  <w:num w:numId="20" w16cid:durableId="204294284">
    <w:abstractNumId w:val="12"/>
  </w:num>
  <w:num w:numId="21" w16cid:durableId="181938358">
    <w:abstractNumId w:val="25"/>
  </w:num>
  <w:num w:numId="22" w16cid:durableId="1494644444">
    <w:abstractNumId w:val="29"/>
  </w:num>
  <w:num w:numId="23" w16cid:durableId="1832677923">
    <w:abstractNumId w:val="21"/>
  </w:num>
  <w:num w:numId="24" w16cid:durableId="324363544">
    <w:abstractNumId w:val="19"/>
  </w:num>
  <w:num w:numId="25" w16cid:durableId="732853926">
    <w:abstractNumId w:val="34"/>
  </w:num>
  <w:num w:numId="26" w16cid:durableId="1397699103">
    <w:abstractNumId w:val="24"/>
  </w:num>
  <w:num w:numId="27" w16cid:durableId="1182403672">
    <w:abstractNumId w:val="27"/>
  </w:num>
  <w:num w:numId="28" w16cid:durableId="842554646">
    <w:abstractNumId w:val="36"/>
  </w:num>
  <w:num w:numId="29" w16cid:durableId="18746827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19911480">
    <w:abstractNumId w:val="28"/>
  </w:num>
  <w:num w:numId="31" w16cid:durableId="777456083">
    <w:abstractNumId w:val="32"/>
  </w:num>
  <w:num w:numId="32" w16cid:durableId="1507480537">
    <w:abstractNumId w:val="37"/>
  </w:num>
  <w:num w:numId="33" w16cid:durableId="405880795">
    <w:abstractNumId w:val="23"/>
  </w:num>
  <w:num w:numId="34" w16cid:durableId="981352356">
    <w:abstractNumId w:val="31"/>
  </w:num>
  <w:num w:numId="35" w16cid:durableId="265887873">
    <w:abstractNumId w:val="10"/>
  </w:num>
  <w:num w:numId="36" w16cid:durableId="1037894303">
    <w:abstractNumId w:val="16"/>
  </w:num>
  <w:num w:numId="37" w16cid:durableId="6576171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066667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31585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49800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299692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69888687">
    <w:abstractNumId w:val="37"/>
  </w:num>
  <w:num w:numId="43" w16cid:durableId="2075347734">
    <w:abstractNumId w:val="11"/>
  </w:num>
  <w:num w:numId="44" w16cid:durableId="2021539222">
    <w:abstractNumId w:val="17"/>
  </w:num>
  <w:num w:numId="45" w16cid:durableId="697706047">
    <w:abstractNumId w:val="38"/>
  </w:num>
  <w:num w:numId="46" w16cid:durableId="126938776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sl-SI" w:vendorID="11" w:dllVersion="512" w:checkStyle="0"/>
  <w:attachedTemplate r:id="rId1"/>
  <w:defaultTabStop w:val="708"/>
  <w:autoHyphenation/>
  <w:hyphenationZone w:val="425"/>
  <w:evenAndOddHeaders/>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8EB"/>
    <w:rsid w:val="0000094C"/>
    <w:rsid w:val="0000155C"/>
    <w:rsid w:val="00001DD7"/>
    <w:rsid w:val="0000385E"/>
    <w:rsid w:val="00005027"/>
    <w:rsid w:val="00005392"/>
    <w:rsid w:val="000057D2"/>
    <w:rsid w:val="00005899"/>
    <w:rsid w:val="000059FC"/>
    <w:rsid w:val="00007423"/>
    <w:rsid w:val="00007965"/>
    <w:rsid w:val="000103C4"/>
    <w:rsid w:val="00010D87"/>
    <w:rsid w:val="00011A4E"/>
    <w:rsid w:val="000121D4"/>
    <w:rsid w:val="0001275B"/>
    <w:rsid w:val="000130E0"/>
    <w:rsid w:val="000131D3"/>
    <w:rsid w:val="00013769"/>
    <w:rsid w:val="000137B3"/>
    <w:rsid w:val="00014F4A"/>
    <w:rsid w:val="00015C88"/>
    <w:rsid w:val="00015D8E"/>
    <w:rsid w:val="000169BC"/>
    <w:rsid w:val="00017699"/>
    <w:rsid w:val="000176CC"/>
    <w:rsid w:val="00017819"/>
    <w:rsid w:val="00020838"/>
    <w:rsid w:val="00020DF6"/>
    <w:rsid w:val="00020F12"/>
    <w:rsid w:val="00021EBE"/>
    <w:rsid w:val="00022C78"/>
    <w:rsid w:val="0002404E"/>
    <w:rsid w:val="000250C2"/>
    <w:rsid w:val="00025483"/>
    <w:rsid w:val="00025D5D"/>
    <w:rsid w:val="00030C29"/>
    <w:rsid w:val="00032363"/>
    <w:rsid w:val="00033BB7"/>
    <w:rsid w:val="00033DAC"/>
    <w:rsid w:val="00035D8F"/>
    <w:rsid w:val="00036338"/>
    <w:rsid w:val="000363A1"/>
    <w:rsid w:val="00037B4F"/>
    <w:rsid w:val="00037FF3"/>
    <w:rsid w:val="0004140A"/>
    <w:rsid w:val="000439C0"/>
    <w:rsid w:val="00043D48"/>
    <w:rsid w:val="00044196"/>
    <w:rsid w:val="000450F4"/>
    <w:rsid w:val="000452A7"/>
    <w:rsid w:val="00045367"/>
    <w:rsid w:val="000460C9"/>
    <w:rsid w:val="00046275"/>
    <w:rsid w:val="00046670"/>
    <w:rsid w:val="00046E65"/>
    <w:rsid w:val="00047532"/>
    <w:rsid w:val="0004794F"/>
    <w:rsid w:val="00052479"/>
    <w:rsid w:val="0005444A"/>
    <w:rsid w:val="00055371"/>
    <w:rsid w:val="00055E2F"/>
    <w:rsid w:val="00055F80"/>
    <w:rsid w:val="00056E5D"/>
    <w:rsid w:val="00056F26"/>
    <w:rsid w:val="00056F92"/>
    <w:rsid w:val="00057632"/>
    <w:rsid w:val="000577E8"/>
    <w:rsid w:val="00057857"/>
    <w:rsid w:val="00060306"/>
    <w:rsid w:val="000606E4"/>
    <w:rsid w:val="000611D6"/>
    <w:rsid w:val="000616C1"/>
    <w:rsid w:val="000617F0"/>
    <w:rsid w:val="000619F9"/>
    <w:rsid w:val="00061DB9"/>
    <w:rsid w:val="00062900"/>
    <w:rsid w:val="00062A66"/>
    <w:rsid w:val="00063355"/>
    <w:rsid w:val="00063492"/>
    <w:rsid w:val="0006354C"/>
    <w:rsid w:val="000636F6"/>
    <w:rsid w:val="000638ED"/>
    <w:rsid w:val="000641C6"/>
    <w:rsid w:val="00064442"/>
    <w:rsid w:val="00064DFC"/>
    <w:rsid w:val="00065305"/>
    <w:rsid w:val="00065AA3"/>
    <w:rsid w:val="0006786B"/>
    <w:rsid w:val="00070B24"/>
    <w:rsid w:val="00071A49"/>
    <w:rsid w:val="00072036"/>
    <w:rsid w:val="000725C6"/>
    <w:rsid w:val="00073ABD"/>
    <w:rsid w:val="000747F2"/>
    <w:rsid w:val="00074864"/>
    <w:rsid w:val="00074924"/>
    <w:rsid w:val="00074D76"/>
    <w:rsid w:val="00077100"/>
    <w:rsid w:val="000774A4"/>
    <w:rsid w:val="00077DC1"/>
    <w:rsid w:val="0008026E"/>
    <w:rsid w:val="00080835"/>
    <w:rsid w:val="00080ED1"/>
    <w:rsid w:val="000819E6"/>
    <w:rsid w:val="0008261E"/>
    <w:rsid w:val="0008276B"/>
    <w:rsid w:val="000833D7"/>
    <w:rsid w:val="00083A4E"/>
    <w:rsid w:val="00083F66"/>
    <w:rsid w:val="00084023"/>
    <w:rsid w:val="00084508"/>
    <w:rsid w:val="000848F3"/>
    <w:rsid w:val="000854DA"/>
    <w:rsid w:val="000855BF"/>
    <w:rsid w:val="0008597A"/>
    <w:rsid w:val="00086C70"/>
    <w:rsid w:val="000872C6"/>
    <w:rsid w:val="0008733A"/>
    <w:rsid w:val="000874E1"/>
    <w:rsid w:val="00087D5E"/>
    <w:rsid w:val="00087E82"/>
    <w:rsid w:val="0009089B"/>
    <w:rsid w:val="00091153"/>
    <w:rsid w:val="0009163C"/>
    <w:rsid w:val="000927BA"/>
    <w:rsid w:val="00092DE0"/>
    <w:rsid w:val="00093617"/>
    <w:rsid w:val="000945D1"/>
    <w:rsid w:val="000953B4"/>
    <w:rsid w:val="00095633"/>
    <w:rsid w:val="000962A5"/>
    <w:rsid w:val="000964DE"/>
    <w:rsid w:val="000A05E2"/>
    <w:rsid w:val="000A1956"/>
    <w:rsid w:val="000A2C6D"/>
    <w:rsid w:val="000A34BC"/>
    <w:rsid w:val="000A3F36"/>
    <w:rsid w:val="000A5068"/>
    <w:rsid w:val="000A5243"/>
    <w:rsid w:val="000A5317"/>
    <w:rsid w:val="000A53EA"/>
    <w:rsid w:val="000A7459"/>
    <w:rsid w:val="000B02E1"/>
    <w:rsid w:val="000B0D80"/>
    <w:rsid w:val="000B1796"/>
    <w:rsid w:val="000B1A87"/>
    <w:rsid w:val="000B1E1D"/>
    <w:rsid w:val="000B2296"/>
    <w:rsid w:val="000B2EFB"/>
    <w:rsid w:val="000B4BE0"/>
    <w:rsid w:val="000B4EB6"/>
    <w:rsid w:val="000B5A47"/>
    <w:rsid w:val="000B6C6C"/>
    <w:rsid w:val="000B7A0E"/>
    <w:rsid w:val="000B7AB6"/>
    <w:rsid w:val="000C0A74"/>
    <w:rsid w:val="000C0C76"/>
    <w:rsid w:val="000C19A0"/>
    <w:rsid w:val="000C2790"/>
    <w:rsid w:val="000C4981"/>
    <w:rsid w:val="000C4F67"/>
    <w:rsid w:val="000C5876"/>
    <w:rsid w:val="000C6E6B"/>
    <w:rsid w:val="000C6F7A"/>
    <w:rsid w:val="000C7D99"/>
    <w:rsid w:val="000D01A0"/>
    <w:rsid w:val="000D0776"/>
    <w:rsid w:val="000D10DB"/>
    <w:rsid w:val="000D10FC"/>
    <w:rsid w:val="000D122E"/>
    <w:rsid w:val="000D12C9"/>
    <w:rsid w:val="000D1605"/>
    <w:rsid w:val="000D16B0"/>
    <w:rsid w:val="000D1D16"/>
    <w:rsid w:val="000D2DA2"/>
    <w:rsid w:val="000D2E38"/>
    <w:rsid w:val="000D39B3"/>
    <w:rsid w:val="000D4BE2"/>
    <w:rsid w:val="000D52C9"/>
    <w:rsid w:val="000D570B"/>
    <w:rsid w:val="000D5A13"/>
    <w:rsid w:val="000D66E1"/>
    <w:rsid w:val="000D6FF9"/>
    <w:rsid w:val="000D71AA"/>
    <w:rsid w:val="000E190D"/>
    <w:rsid w:val="000E38AF"/>
    <w:rsid w:val="000E432D"/>
    <w:rsid w:val="000E5018"/>
    <w:rsid w:val="000E6963"/>
    <w:rsid w:val="000E7DF5"/>
    <w:rsid w:val="000F0737"/>
    <w:rsid w:val="000F17F4"/>
    <w:rsid w:val="000F184D"/>
    <w:rsid w:val="000F1A70"/>
    <w:rsid w:val="000F1C39"/>
    <w:rsid w:val="000F1DC9"/>
    <w:rsid w:val="000F3253"/>
    <w:rsid w:val="000F5E4E"/>
    <w:rsid w:val="000F6F9E"/>
    <w:rsid w:val="000F75C5"/>
    <w:rsid w:val="000F76D6"/>
    <w:rsid w:val="000F7928"/>
    <w:rsid w:val="00101678"/>
    <w:rsid w:val="001026F5"/>
    <w:rsid w:val="00102D82"/>
    <w:rsid w:val="00103562"/>
    <w:rsid w:val="00103B9C"/>
    <w:rsid w:val="00103C05"/>
    <w:rsid w:val="00105E53"/>
    <w:rsid w:val="001064D5"/>
    <w:rsid w:val="00106AD2"/>
    <w:rsid w:val="00106F29"/>
    <w:rsid w:val="001076EC"/>
    <w:rsid w:val="00107AC4"/>
    <w:rsid w:val="00110250"/>
    <w:rsid w:val="00110725"/>
    <w:rsid w:val="00110E2E"/>
    <w:rsid w:val="00111911"/>
    <w:rsid w:val="00113349"/>
    <w:rsid w:val="00113D71"/>
    <w:rsid w:val="00114975"/>
    <w:rsid w:val="00115A14"/>
    <w:rsid w:val="0011675E"/>
    <w:rsid w:val="00117330"/>
    <w:rsid w:val="0011738A"/>
    <w:rsid w:val="0011754A"/>
    <w:rsid w:val="00117669"/>
    <w:rsid w:val="00117D54"/>
    <w:rsid w:val="001207C4"/>
    <w:rsid w:val="00121695"/>
    <w:rsid w:val="001217E8"/>
    <w:rsid w:val="001218DC"/>
    <w:rsid w:val="0012215B"/>
    <w:rsid w:val="00122A17"/>
    <w:rsid w:val="00122BBE"/>
    <w:rsid w:val="00123777"/>
    <w:rsid w:val="00123792"/>
    <w:rsid w:val="00123962"/>
    <w:rsid w:val="00123FCE"/>
    <w:rsid w:val="0012468D"/>
    <w:rsid w:val="00125485"/>
    <w:rsid w:val="00126823"/>
    <w:rsid w:val="00126880"/>
    <w:rsid w:val="00130117"/>
    <w:rsid w:val="001307C8"/>
    <w:rsid w:val="00132221"/>
    <w:rsid w:val="00133047"/>
    <w:rsid w:val="00133084"/>
    <w:rsid w:val="001331BF"/>
    <w:rsid w:val="001339D0"/>
    <w:rsid w:val="00133BCE"/>
    <w:rsid w:val="00133D7D"/>
    <w:rsid w:val="00134502"/>
    <w:rsid w:val="00135763"/>
    <w:rsid w:val="001359AE"/>
    <w:rsid w:val="00135FB5"/>
    <w:rsid w:val="001363F8"/>
    <w:rsid w:val="0013658C"/>
    <w:rsid w:val="001365E1"/>
    <w:rsid w:val="0013673E"/>
    <w:rsid w:val="00137EBE"/>
    <w:rsid w:val="0014006E"/>
    <w:rsid w:val="0014085E"/>
    <w:rsid w:val="00140F10"/>
    <w:rsid w:val="001415DB"/>
    <w:rsid w:val="0014217C"/>
    <w:rsid w:val="001448C9"/>
    <w:rsid w:val="00144C5B"/>
    <w:rsid w:val="00145668"/>
    <w:rsid w:val="0014659E"/>
    <w:rsid w:val="001466E5"/>
    <w:rsid w:val="001468C9"/>
    <w:rsid w:val="00146D75"/>
    <w:rsid w:val="00146FE0"/>
    <w:rsid w:val="00147823"/>
    <w:rsid w:val="00147D27"/>
    <w:rsid w:val="00152166"/>
    <w:rsid w:val="00152250"/>
    <w:rsid w:val="0015235E"/>
    <w:rsid w:val="0015457B"/>
    <w:rsid w:val="00155A98"/>
    <w:rsid w:val="00156037"/>
    <w:rsid w:val="00156849"/>
    <w:rsid w:val="0016176C"/>
    <w:rsid w:val="00162460"/>
    <w:rsid w:val="0016377A"/>
    <w:rsid w:val="00163E95"/>
    <w:rsid w:val="0016515C"/>
    <w:rsid w:val="00165A82"/>
    <w:rsid w:val="00165C08"/>
    <w:rsid w:val="00165D3F"/>
    <w:rsid w:val="001665FF"/>
    <w:rsid w:val="001670D6"/>
    <w:rsid w:val="001672EF"/>
    <w:rsid w:val="00167BD5"/>
    <w:rsid w:val="0017065E"/>
    <w:rsid w:val="0017069F"/>
    <w:rsid w:val="001716A5"/>
    <w:rsid w:val="0017185B"/>
    <w:rsid w:val="001719FC"/>
    <w:rsid w:val="00173CD2"/>
    <w:rsid w:val="00174016"/>
    <w:rsid w:val="001740C5"/>
    <w:rsid w:val="00174929"/>
    <w:rsid w:val="0017517C"/>
    <w:rsid w:val="00175B72"/>
    <w:rsid w:val="00176517"/>
    <w:rsid w:val="001765A7"/>
    <w:rsid w:val="00176A64"/>
    <w:rsid w:val="00176F50"/>
    <w:rsid w:val="0018066B"/>
    <w:rsid w:val="001816B4"/>
    <w:rsid w:val="0018356E"/>
    <w:rsid w:val="00183AC0"/>
    <w:rsid w:val="00183FD7"/>
    <w:rsid w:val="001842D6"/>
    <w:rsid w:val="001851C3"/>
    <w:rsid w:val="001855DC"/>
    <w:rsid w:val="0018605F"/>
    <w:rsid w:val="00187914"/>
    <w:rsid w:val="00190269"/>
    <w:rsid w:val="0019133D"/>
    <w:rsid w:val="001916AF"/>
    <w:rsid w:val="001917B1"/>
    <w:rsid w:val="001924DA"/>
    <w:rsid w:val="00192ABD"/>
    <w:rsid w:val="001959CB"/>
    <w:rsid w:val="00195BA0"/>
    <w:rsid w:val="00197BE1"/>
    <w:rsid w:val="00197C08"/>
    <w:rsid w:val="00197C56"/>
    <w:rsid w:val="001A00C2"/>
    <w:rsid w:val="001A0226"/>
    <w:rsid w:val="001A0626"/>
    <w:rsid w:val="001A0883"/>
    <w:rsid w:val="001A1155"/>
    <w:rsid w:val="001A2191"/>
    <w:rsid w:val="001A388A"/>
    <w:rsid w:val="001A4574"/>
    <w:rsid w:val="001A5073"/>
    <w:rsid w:val="001A5717"/>
    <w:rsid w:val="001A5828"/>
    <w:rsid w:val="001A5F55"/>
    <w:rsid w:val="001A61F2"/>
    <w:rsid w:val="001A62F3"/>
    <w:rsid w:val="001A760B"/>
    <w:rsid w:val="001A7A95"/>
    <w:rsid w:val="001A7D3F"/>
    <w:rsid w:val="001B0C0B"/>
    <w:rsid w:val="001B1A45"/>
    <w:rsid w:val="001B1EB7"/>
    <w:rsid w:val="001B24B0"/>
    <w:rsid w:val="001B2506"/>
    <w:rsid w:val="001B2560"/>
    <w:rsid w:val="001B5138"/>
    <w:rsid w:val="001B5C3C"/>
    <w:rsid w:val="001B6607"/>
    <w:rsid w:val="001B7B97"/>
    <w:rsid w:val="001C036E"/>
    <w:rsid w:val="001C0F7B"/>
    <w:rsid w:val="001C13A2"/>
    <w:rsid w:val="001C1F31"/>
    <w:rsid w:val="001C2C7D"/>
    <w:rsid w:val="001C420E"/>
    <w:rsid w:val="001C450E"/>
    <w:rsid w:val="001C45FC"/>
    <w:rsid w:val="001C5690"/>
    <w:rsid w:val="001C5747"/>
    <w:rsid w:val="001C5C00"/>
    <w:rsid w:val="001C5F11"/>
    <w:rsid w:val="001C6034"/>
    <w:rsid w:val="001C6077"/>
    <w:rsid w:val="001D0F5F"/>
    <w:rsid w:val="001D1599"/>
    <w:rsid w:val="001D1F03"/>
    <w:rsid w:val="001D1F3B"/>
    <w:rsid w:val="001D356C"/>
    <w:rsid w:val="001D35A4"/>
    <w:rsid w:val="001D37D7"/>
    <w:rsid w:val="001D3C94"/>
    <w:rsid w:val="001D3CE5"/>
    <w:rsid w:val="001D4CFC"/>
    <w:rsid w:val="001D658E"/>
    <w:rsid w:val="001D6A99"/>
    <w:rsid w:val="001D6FD6"/>
    <w:rsid w:val="001D744D"/>
    <w:rsid w:val="001D75B9"/>
    <w:rsid w:val="001D75C8"/>
    <w:rsid w:val="001D7C93"/>
    <w:rsid w:val="001D7DFD"/>
    <w:rsid w:val="001E05B8"/>
    <w:rsid w:val="001E09FE"/>
    <w:rsid w:val="001E321F"/>
    <w:rsid w:val="001E3811"/>
    <w:rsid w:val="001E3E65"/>
    <w:rsid w:val="001E4766"/>
    <w:rsid w:val="001E4D1F"/>
    <w:rsid w:val="001E4F0C"/>
    <w:rsid w:val="001E5972"/>
    <w:rsid w:val="001E65BF"/>
    <w:rsid w:val="001E66AD"/>
    <w:rsid w:val="001E6F39"/>
    <w:rsid w:val="001E7590"/>
    <w:rsid w:val="001E7E86"/>
    <w:rsid w:val="001F0D5B"/>
    <w:rsid w:val="001F1195"/>
    <w:rsid w:val="001F1951"/>
    <w:rsid w:val="001F254E"/>
    <w:rsid w:val="001F2587"/>
    <w:rsid w:val="001F3AD5"/>
    <w:rsid w:val="001F4366"/>
    <w:rsid w:val="001F4711"/>
    <w:rsid w:val="001F4ED9"/>
    <w:rsid w:val="001F5106"/>
    <w:rsid w:val="001F583B"/>
    <w:rsid w:val="001F5870"/>
    <w:rsid w:val="001F5ABD"/>
    <w:rsid w:val="001F688E"/>
    <w:rsid w:val="001F6B4C"/>
    <w:rsid w:val="001F7450"/>
    <w:rsid w:val="001F746E"/>
    <w:rsid w:val="001F7753"/>
    <w:rsid w:val="002001E1"/>
    <w:rsid w:val="00200BCB"/>
    <w:rsid w:val="0020105B"/>
    <w:rsid w:val="00201846"/>
    <w:rsid w:val="00201A68"/>
    <w:rsid w:val="00202758"/>
    <w:rsid w:val="0020318E"/>
    <w:rsid w:val="00203A9D"/>
    <w:rsid w:val="00203E65"/>
    <w:rsid w:val="00203F7F"/>
    <w:rsid w:val="002046C8"/>
    <w:rsid w:val="0020531F"/>
    <w:rsid w:val="0020666B"/>
    <w:rsid w:val="0020694D"/>
    <w:rsid w:val="002073B5"/>
    <w:rsid w:val="002100F7"/>
    <w:rsid w:val="0021013E"/>
    <w:rsid w:val="00210858"/>
    <w:rsid w:val="00210AA6"/>
    <w:rsid w:val="00210E95"/>
    <w:rsid w:val="002121A4"/>
    <w:rsid w:val="002121DB"/>
    <w:rsid w:val="0021309D"/>
    <w:rsid w:val="002145D4"/>
    <w:rsid w:val="00214ABB"/>
    <w:rsid w:val="002151C6"/>
    <w:rsid w:val="00216B32"/>
    <w:rsid w:val="0021766A"/>
    <w:rsid w:val="002177DE"/>
    <w:rsid w:val="00220324"/>
    <w:rsid w:val="00220FFA"/>
    <w:rsid w:val="002214E3"/>
    <w:rsid w:val="00221A8B"/>
    <w:rsid w:val="0022201D"/>
    <w:rsid w:val="0022262E"/>
    <w:rsid w:val="00222F09"/>
    <w:rsid w:val="0022370C"/>
    <w:rsid w:val="002246A5"/>
    <w:rsid w:val="00224D02"/>
    <w:rsid w:val="00225985"/>
    <w:rsid w:val="00226D4E"/>
    <w:rsid w:val="00227857"/>
    <w:rsid w:val="00227B12"/>
    <w:rsid w:val="002308DB"/>
    <w:rsid w:val="00230DB9"/>
    <w:rsid w:val="00231119"/>
    <w:rsid w:val="00232BE1"/>
    <w:rsid w:val="00232E2B"/>
    <w:rsid w:val="00233070"/>
    <w:rsid w:val="002330FD"/>
    <w:rsid w:val="002334CE"/>
    <w:rsid w:val="00233774"/>
    <w:rsid w:val="002337D9"/>
    <w:rsid w:val="00234427"/>
    <w:rsid w:val="00235139"/>
    <w:rsid w:val="00235210"/>
    <w:rsid w:val="00235E38"/>
    <w:rsid w:val="002366D3"/>
    <w:rsid w:val="002368EB"/>
    <w:rsid w:val="00237BE0"/>
    <w:rsid w:val="00240E19"/>
    <w:rsid w:val="00241077"/>
    <w:rsid w:val="00241FCE"/>
    <w:rsid w:val="00242021"/>
    <w:rsid w:val="002435FA"/>
    <w:rsid w:val="002439E2"/>
    <w:rsid w:val="00243A1E"/>
    <w:rsid w:val="00243A46"/>
    <w:rsid w:val="00243DDF"/>
    <w:rsid w:val="00244491"/>
    <w:rsid w:val="0024543C"/>
    <w:rsid w:val="00245D34"/>
    <w:rsid w:val="00245FBB"/>
    <w:rsid w:val="0024634B"/>
    <w:rsid w:val="00246E67"/>
    <w:rsid w:val="0025106B"/>
    <w:rsid w:val="00252F27"/>
    <w:rsid w:val="00253708"/>
    <w:rsid w:val="00254A29"/>
    <w:rsid w:val="002560D2"/>
    <w:rsid w:val="0025621A"/>
    <w:rsid w:val="00256728"/>
    <w:rsid w:val="00256834"/>
    <w:rsid w:val="00257232"/>
    <w:rsid w:val="00257893"/>
    <w:rsid w:val="00257E49"/>
    <w:rsid w:val="002600CF"/>
    <w:rsid w:val="00260C5D"/>
    <w:rsid w:val="00262018"/>
    <w:rsid w:val="00262933"/>
    <w:rsid w:val="00262CF7"/>
    <w:rsid w:val="00263C66"/>
    <w:rsid w:val="0026459E"/>
    <w:rsid w:val="002659BA"/>
    <w:rsid w:val="00265C50"/>
    <w:rsid w:val="00266985"/>
    <w:rsid w:val="00266C85"/>
    <w:rsid w:val="00267B3F"/>
    <w:rsid w:val="0027163A"/>
    <w:rsid w:val="00273693"/>
    <w:rsid w:val="00273C14"/>
    <w:rsid w:val="00274ADF"/>
    <w:rsid w:val="00274C81"/>
    <w:rsid w:val="00274E6D"/>
    <w:rsid w:val="00275A60"/>
    <w:rsid w:val="00276900"/>
    <w:rsid w:val="00277265"/>
    <w:rsid w:val="002776A3"/>
    <w:rsid w:val="00277A4F"/>
    <w:rsid w:val="00277E9E"/>
    <w:rsid w:val="0028414E"/>
    <w:rsid w:val="002846B0"/>
    <w:rsid w:val="00285DA7"/>
    <w:rsid w:val="002867E1"/>
    <w:rsid w:val="00286DF4"/>
    <w:rsid w:val="00287369"/>
    <w:rsid w:val="00287DC0"/>
    <w:rsid w:val="00287EF5"/>
    <w:rsid w:val="00290692"/>
    <w:rsid w:val="00291108"/>
    <w:rsid w:val="00294275"/>
    <w:rsid w:val="00295D8A"/>
    <w:rsid w:val="00296BC2"/>
    <w:rsid w:val="00297266"/>
    <w:rsid w:val="00297FBA"/>
    <w:rsid w:val="002A06BA"/>
    <w:rsid w:val="002A0C85"/>
    <w:rsid w:val="002A12AA"/>
    <w:rsid w:val="002A23FD"/>
    <w:rsid w:val="002A3E13"/>
    <w:rsid w:val="002A45C0"/>
    <w:rsid w:val="002A53C0"/>
    <w:rsid w:val="002A66EF"/>
    <w:rsid w:val="002A6EF3"/>
    <w:rsid w:val="002A7116"/>
    <w:rsid w:val="002A7C42"/>
    <w:rsid w:val="002A7E8A"/>
    <w:rsid w:val="002B0437"/>
    <w:rsid w:val="002B06A9"/>
    <w:rsid w:val="002B14A5"/>
    <w:rsid w:val="002B1DE1"/>
    <w:rsid w:val="002B2B34"/>
    <w:rsid w:val="002B2FD0"/>
    <w:rsid w:val="002B63EF"/>
    <w:rsid w:val="002B7C56"/>
    <w:rsid w:val="002C0D6F"/>
    <w:rsid w:val="002C1041"/>
    <w:rsid w:val="002C113F"/>
    <w:rsid w:val="002C2D03"/>
    <w:rsid w:val="002C326E"/>
    <w:rsid w:val="002C394E"/>
    <w:rsid w:val="002C4205"/>
    <w:rsid w:val="002C46AD"/>
    <w:rsid w:val="002C5D44"/>
    <w:rsid w:val="002C6141"/>
    <w:rsid w:val="002C6576"/>
    <w:rsid w:val="002C6C1B"/>
    <w:rsid w:val="002C7B3E"/>
    <w:rsid w:val="002C7CD2"/>
    <w:rsid w:val="002D0229"/>
    <w:rsid w:val="002D0735"/>
    <w:rsid w:val="002D24F1"/>
    <w:rsid w:val="002D3888"/>
    <w:rsid w:val="002D553F"/>
    <w:rsid w:val="002D5EE1"/>
    <w:rsid w:val="002D67AD"/>
    <w:rsid w:val="002D6E73"/>
    <w:rsid w:val="002D74AB"/>
    <w:rsid w:val="002E09D3"/>
    <w:rsid w:val="002E0BA7"/>
    <w:rsid w:val="002E0CE3"/>
    <w:rsid w:val="002E0E52"/>
    <w:rsid w:val="002E11E5"/>
    <w:rsid w:val="002E1354"/>
    <w:rsid w:val="002E149A"/>
    <w:rsid w:val="002E1C13"/>
    <w:rsid w:val="002E24E0"/>
    <w:rsid w:val="002E2F9E"/>
    <w:rsid w:val="002E33B1"/>
    <w:rsid w:val="002E3E76"/>
    <w:rsid w:val="002E5805"/>
    <w:rsid w:val="002E5B89"/>
    <w:rsid w:val="002E76C0"/>
    <w:rsid w:val="002F03BF"/>
    <w:rsid w:val="002F0827"/>
    <w:rsid w:val="002F1044"/>
    <w:rsid w:val="002F1088"/>
    <w:rsid w:val="002F1164"/>
    <w:rsid w:val="002F1C56"/>
    <w:rsid w:val="002F1F9A"/>
    <w:rsid w:val="002F2724"/>
    <w:rsid w:val="002F399F"/>
    <w:rsid w:val="002F4518"/>
    <w:rsid w:val="002F51A7"/>
    <w:rsid w:val="002F52A2"/>
    <w:rsid w:val="002F6E31"/>
    <w:rsid w:val="002F7247"/>
    <w:rsid w:val="002F7325"/>
    <w:rsid w:val="003004EC"/>
    <w:rsid w:val="00300857"/>
    <w:rsid w:val="00300C3F"/>
    <w:rsid w:val="00301EE6"/>
    <w:rsid w:val="00302578"/>
    <w:rsid w:val="00302676"/>
    <w:rsid w:val="00302BB3"/>
    <w:rsid w:val="0030399A"/>
    <w:rsid w:val="003060E2"/>
    <w:rsid w:val="00306C12"/>
    <w:rsid w:val="00307091"/>
    <w:rsid w:val="00307CCB"/>
    <w:rsid w:val="00310C8C"/>
    <w:rsid w:val="00311143"/>
    <w:rsid w:val="00312357"/>
    <w:rsid w:val="00313C2B"/>
    <w:rsid w:val="00313E8C"/>
    <w:rsid w:val="00315702"/>
    <w:rsid w:val="003157C6"/>
    <w:rsid w:val="00315F76"/>
    <w:rsid w:val="00317A5B"/>
    <w:rsid w:val="00317B7C"/>
    <w:rsid w:val="003201AA"/>
    <w:rsid w:val="0032021C"/>
    <w:rsid w:val="0032027E"/>
    <w:rsid w:val="003202D4"/>
    <w:rsid w:val="00320965"/>
    <w:rsid w:val="00321095"/>
    <w:rsid w:val="003210F9"/>
    <w:rsid w:val="003212C9"/>
    <w:rsid w:val="00322C68"/>
    <w:rsid w:val="00322E0C"/>
    <w:rsid w:val="0032334F"/>
    <w:rsid w:val="003238A5"/>
    <w:rsid w:val="003262AE"/>
    <w:rsid w:val="00326E86"/>
    <w:rsid w:val="00331721"/>
    <w:rsid w:val="00331BA4"/>
    <w:rsid w:val="00332B5E"/>
    <w:rsid w:val="003335CE"/>
    <w:rsid w:val="00333CC1"/>
    <w:rsid w:val="00334BE8"/>
    <w:rsid w:val="00334C75"/>
    <w:rsid w:val="00334DC7"/>
    <w:rsid w:val="0033529B"/>
    <w:rsid w:val="0033580B"/>
    <w:rsid w:val="00335BA7"/>
    <w:rsid w:val="00335DE9"/>
    <w:rsid w:val="003366E5"/>
    <w:rsid w:val="00336755"/>
    <w:rsid w:val="0033714B"/>
    <w:rsid w:val="00337AD7"/>
    <w:rsid w:val="00337F74"/>
    <w:rsid w:val="00337FE9"/>
    <w:rsid w:val="00340C09"/>
    <w:rsid w:val="00342848"/>
    <w:rsid w:val="00343BB1"/>
    <w:rsid w:val="00344306"/>
    <w:rsid w:val="003449BC"/>
    <w:rsid w:val="0034500B"/>
    <w:rsid w:val="00347695"/>
    <w:rsid w:val="00350FD6"/>
    <w:rsid w:val="003510CB"/>
    <w:rsid w:val="003517DE"/>
    <w:rsid w:val="00351FC9"/>
    <w:rsid w:val="00353024"/>
    <w:rsid w:val="003555CA"/>
    <w:rsid w:val="00355B36"/>
    <w:rsid w:val="00356833"/>
    <w:rsid w:val="003569CF"/>
    <w:rsid w:val="00356DA4"/>
    <w:rsid w:val="003570B7"/>
    <w:rsid w:val="003570BA"/>
    <w:rsid w:val="00360C77"/>
    <w:rsid w:val="00360FBA"/>
    <w:rsid w:val="0036100C"/>
    <w:rsid w:val="00363617"/>
    <w:rsid w:val="003641CB"/>
    <w:rsid w:val="003660DF"/>
    <w:rsid w:val="003672E9"/>
    <w:rsid w:val="0036750E"/>
    <w:rsid w:val="00367808"/>
    <w:rsid w:val="00367B78"/>
    <w:rsid w:val="00371998"/>
    <w:rsid w:val="00371D54"/>
    <w:rsid w:val="00372295"/>
    <w:rsid w:val="0037355F"/>
    <w:rsid w:val="00373816"/>
    <w:rsid w:val="00373878"/>
    <w:rsid w:val="00374AA8"/>
    <w:rsid w:val="00374CF6"/>
    <w:rsid w:val="003752BF"/>
    <w:rsid w:val="00375394"/>
    <w:rsid w:val="00376141"/>
    <w:rsid w:val="00376360"/>
    <w:rsid w:val="00376724"/>
    <w:rsid w:val="00380BC5"/>
    <w:rsid w:val="0038229D"/>
    <w:rsid w:val="003825DA"/>
    <w:rsid w:val="0038302B"/>
    <w:rsid w:val="00383FE5"/>
    <w:rsid w:val="00384FEC"/>
    <w:rsid w:val="0038502C"/>
    <w:rsid w:val="00387EC7"/>
    <w:rsid w:val="00393C88"/>
    <w:rsid w:val="003955E9"/>
    <w:rsid w:val="00395BBC"/>
    <w:rsid w:val="00396337"/>
    <w:rsid w:val="00397976"/>
    <w:rsid w:val="003A211F"/>
    <w:rsid w:val="003A25F0"/>
    <w:rsid w:val="003A3AEB"/>
    <w:rsid w:val="003A3C8A"/>
    <w:rsid w:val="003A3DF2"/>
    <w:rsid w:val="003A4C06"/>
    <w:rsid w:val="003A5989"/>
    <w:rsid w:val="003A6360"/>
    <w:rsid w:val="003A6397"/>
    <w:rsid w:val="003A6C97"/>
    <w:rsid w:val="003A7657"/>
    <w:rsid w:val="003B1147"/>
    <w:rsid w:val="003B164B"/>
    <w:rsid w:val="003B1D7A"/>
    <w:rsid w:val="003B1E29"/>
    <w:rsid w:val="003B204F"/>
    <w:rsid w:val="003B20E5"/>
    <w:rsid w:val="003B21E8"/>
    <w:rsid w:val="003B329D"/>
    <w:rsid w:val="003B41F4"/>
    <w:rsid w:val="003B4453"/>
    <w:rsid w:val="003B4B1E"/>
    <w:rsid w:val="003B7D32"/>
    <w:rsid w:val="003B7F68"/>
    <w:rsid w:val="003C0BF6"/>
    <w:rsid w:val="003C0C10"/>
    <w:rsid w:val="003C1288"/>
    <w:rsid w:val="003C164A"/>
    <w:rsid w:val="003C1704"/>
    <w:rsid w:val="003C1B02"/>
    <w:rsid w:val="003C1E66"/>
    <w:rsid w:val="003C2C03"/>
    <w:rsid w:val="003C3C0E"/>
    <w:rsid w:val="003C5603"/>
    <w:rsid w:val="003C5B85"/>
    <w:rsid w:val="003C76AD"/>
    <w:rsid w:val="003C7F88"/>
    <w:rsid w:val="003D0A08"/>
    <w:rsid w:val="003D281F"/>
    <w:rsid w:val="003D29DE"/>
    <w:rsid w:val="003D2DB7"/>
    <w:rsid w:val="003D32D3"/>
    <w:rsid w:val="003D3E6B"/>
    <w:rsid w:val="003D3EB6"/>
    <w:rsid w:val="003D430A"/>
    <w:rsid w:val="003D4ADB"/>
    <w:rsid w:val="003D52D1"/>
    <w:rsid w:val="003D5A66"/>
    <w:rsid w:val="003D5F18"/>
    <w:rsid w:val="003D60B8"/>
    <w:rsid w:val="003D6136"/>
    <w:rsid w:val="003D6A7D"/>
    <w:rsid w:val="003D6BD9"/>
    <w:rsid w:val="003E126E"/>
    <w:rsid w:val="003E143E"/>
    <w:rsid w:val="003E154C"/>
    <w:rsid w:val="003E1E4C"/>
    <w:rsid w:val="003E232B"/>
    <w:rsid w:val="003E25FE"/>
    <w:rsid w:val="003E2C32"/>
    <w:rsid w:val="003E3547"/>
    <w:rsid w:val="003E3844"/>
    <w:rsid w:val="003E48D3"/>
    <w:rsid w:val="003E48F2"/>
    <w:rsid w:val="003E5DDF"/>
    <w:rsid w:val="003E66D1"/>
    <w:rsid w:val="003E6770"/>
    <w:rsid w:val="003E6FD1"/>
    <w:rsid w:val="003E75FA"/>
    <w:rsid w:val="003E7988"/>
    <w:rsid w:val="003E7C6D"/>
    <w:rsid w:val="003F0156"/>
    <w:rsid w:val="003F0A76"/>
    <w:rsid w:val="003F0AE2"/>
    <w:rsid w:val="003F1521"/>
    <w:rsid w:val="003F1778"/>
    <w:rsid w:val="003F1FB5"/>
    <w:rsid w:val="003F2898"/>
    <w:rsid w:val="003F3925"/>
    <w:rsid w:val="003F3CB8"/>
    <w:rsid w:val="003F49BF"/>
    <w:rsid w:val="003F4DFD"/>
    <w:rsid w:val="003F577E"/>
    <w:rsid w:val="003F5A9A"/>
    <w:rsid w:val="003F6770"/>
    <w:rsid w:val="003F6A8F"/>
    <w:rsid w:val="003F78B8"/>
    <w:rsid w:val="00400EC9"/>
    <w:rsid w:val="004039CF"/>
    <w:rsid w:val="004039D4"/>
    <w:rsid w:val="00403D1B"/>
    <w:rsid w:val="00404295"/>
    <w:rsid w:val="00404569"/>
    <w:rsid w:val="0040499E"/>
    <w:rsid w:val="00404C1B"/>
    <w:rsid w:val="004057C6"/>
    <w:rsid w:val="004057FE"/>
    <w:rsid w:val="00407075"/>
    <w:rsid w:val="00407291"/>
    <w:rsid w:val="00407B8E"/>
    <w:rsid w:val="00410168"/>
    <w:rsid w:val="00410259"/>
    <w:rsid w:val="0041191D"/>
    <w:rsid w:val="004124D7"/>
    <w:rsid w:val="00412AF8"/>
    <w:rsid w:val="00412C5A"/>
    <w:rsid w:val="0041350C"/>
    <w:rsid w:val="004143FF"/>
    <w:rsid w:val="00414C87"/>
    <w:rsid w:val="00415411"/>
    <w:rsid w:val="00415686"/>
    <w:rsid w:val="00415B69"/>
    <w:rsid w:val="004162D9"/>
    <w:rsid w:val="00416BBB"/>
    <w:rsid w:val="0041720D"/>
    <w:rsid w:val="00417524"/>
    <w:rsid w:val="0041780E"/>
    <w:rsid w:val="004204BF"/>
    <w:rsid w:val="004208DB"/>
    <w:rsid w:val="00420ABC"/>
    <w:rsid w:val="00420D35"/>
    <w:rsid w:val="00422175"/>
    <w:rsid w:val="00422268"/>
    <w:rsid w:val="00422707"/>
    <w:rsid w:val="004252C0"/>
    <w:rsid w:val="00426360"/>
    <w:rsid w:val="004263E3"/>
    <w:rsid w:val="004265C8"/>
    <w:rsid w:val="00426870"/>
    <w:rsid w:val="004278DA"/>
    <w:rsid w:val="004306E3"/>
    <w:rsid w:val="004307EC"/>
    <w:rsid w:val="004309E6"/>
    <w:rsid w:val="00430D54"/>
    <w:rsid w:val="00431278"/>
    <w:rsid w:val="004316E9"/>
    <w:rsid w:val="004318DF"/>
    <w:rsid w:val="00433C83"/>
    <w:rsid w:val="00435196"/>
    <w:rsid w:val="00436F95"/>
    <w:rsid w:val="00437750"/>
    <w:rsid w:val="00437C3C"/>
    <w:rsid w:val="0044090B"/>
    <w:rsid w:val="00442E75"/>
    <w:rsid w:val="004430AA"/>
    <w:rsid w:val="00447E4B"/>
    <w:rsid w:val="004502D8"/>
    <w:rsid w:val="00450A10"/>
    <w:rsid w:val="00451227"/>
    <w:rsid w:val="004516A0"/>
    <w:rsid w:val="00451C47"/>
    <w:rsid w:val="00453F64"/>
    <w:rsid w:val="00453F81"/>
    <w:rsid w:val="004562E8"/>
    <w:rsid w:val="00456D5F"/>
    <w:rsid w:val="00460F49"/>
    <w:rsid w:val="0046170F"/>
    <w:rsid w:val="00461C75"/>
    <w:rsid w:val="004620D4"/>
    <w:rsid w:val="004629BA"/>
    <w:rsid w:val="00462C49"/>
    <w:rsid w:val="004631EF"/>
    <w:rsid w:val="00463683"/>
    <w:rsid w:val="00464810"/>
    <w:rsid w:val="00464A9A"/>
    <w:rsid w:val="0046544C"/>
    <w:rsid w:val="00465475"/>
    <w:rsid w:val="00467505"/>
    <w:rsid w:val="0046791C"/>
    <w:rsid w:val="00467CE3"/>
    <w:rsid w:val="00467D24"/>
    <w:rsid w:val="004703FD"/>
    <w:rsid w:val="00470C3D"/>
    <w:rsid w:val="00471C84"/>
    <w:rsid w:val="00474D20"/>
    <w:rsid w:val="00476202"/>
    <w:rsid w:val="0047709E"/>
    <w:rsid w:val="00477AAD"/>
    <w:rsid w:val="00477C5D"/>
    <w:rsid w:val="00481CAD"/>
    <w:rsid w:val="004821E5"/>
    <w:rsid w:val="00483DD0"/>
    <w:rsid w:val="00483FA7"/>
    <w:rsid w:val="004841BF"/>
    <w:rsid w:val="004848E5"/>
    <w:rsid w:val="00484B95"/>
    <w:rsid w:val="004857AA"/>
    <w:rsid w:val="00485C85"/>
    <w:rsid w:val="00486992"/>
    <w:rsid w:val="00486B5A"/>
    <w:rsid w:val="00486B87"/>
    <w:rsid w:val="00487A01"/>
    <w:rsid w:val="00487DE2"/>
    <w:rsid w:val="004916AB"/>
    <w:rsid w:val="004928DE"/>
    <w:rsid w:val="0049419A"/>
    <w:rsid w:val="004946A1"/>
    <w:rsid w:val="00495014"/>
    <w:rsid w:val="00495277"/>
    <w:rsid w:val="0049531D"/>
    <w:rsid w:val="004966D5"/>
    <w:rsid w:val="00497784"/>
    <w:rsid w:val="004A0556"/>
    <w:rsid w:val="004A0657"/>
    <w:rsid w:val="004A0C26"/>
    <w:rsid w:val="004A119A"/>
    <w:rsid w:val="004A3AC1"/>
    <w:rsid w:val="004A4949"/>
    <w:rsid w:val="004A6EF8"/>
    <w:rsid w:val="004A7A87"/>
    <w:rsid w:val="004B0847"/>
    <w:rsid w:val="004B1009"/>
    <w:rsid w:val="004B23F0"/>
    <w:rsid w:val="004B23F6"/>
    <w:rsid w:val="004B2E3F"/>
    <w:rsid w:val="004B3E29"/>
    <w:rsid w:val="004B6179"/>
    <w:rsid w:val="004B685C"/>
    <w:rsid w:val="004B7035"/>
    <w:rsid w:val="004B798F"/>
    <w:rsid w:val="004C103F"/>
    <w:rsid w:val="004C1954"/>
    <w:rsid w:val="004C233B"/>
    <w:rsid w:val="004C2563"/>
    <w:rsid w:val="004C297B"/>
    <w:rsid w:val="004C390A"/>
    <w:rsid w:val="004C3E2D"/>
    <w:rsid w:val="004C4EDB"/>
    <w:rsid w:val="004C50A7"/>
    <w:rsid w:val="004C75C7"/>
    <w:rsid w:val="004D08A3"/>
    <w:rsid w:val="004D13B7"/>
    <w:rsid w:val="004D1C3A"/>
    <w:rsid w:val="004D1E13"/>
    <w:rsid w:val="004D2402"/>
    <w:rsid w:val="004D38EE"/>
    <w:rsid w:val="004D4395"/>
    <w:rsid w:val="004D471E"/>
    <w:rsid w:val="004D4931"/>
    <w:rsid w:val="004D6ED2"/>
    <w:rsid w:val="004D7015"/>
    <w:rsid w:val="004D7647"/>
    <w:rsid w:val="004D7C50"/>
    <w:rsid w:val="004E04C7"/>
    <w:rsid w:val="004E110A"/>
    <w:rsid w:val="004E1378"/>
    <w:rsid w:val="004E261F"/>
    <w:rsid w:val="004E268B"/>
    <w:rsid w:val="004E2709"/>
    <w:rsid w:val="004E3A70"/>
    <w:rsid w:val="004E5350"/>
    <w:rsid w:val="004E59C7"/>
    <w:rsid w:val="004E5D89"/>
    <w:rsid w:val="004F0231"/>
    <w:rsid w:val="004F05F0"/>
    <w:rsid w:val="004F0EBA"/>
    <w:rsid w:val="004F1AFC"/>
    <w:rsid w:val="004F1B35"/>
    <w:rsid w:val="004F3DD3"/>
    <w:rsid w:val="004F49F8"/>
    <w:rsid w:val="004F4B94"/>
    <w:rsid w:val="004F60D0"/>
    <w:rsid w:val="004F6A11"/>
    <w:rsid w:val="004F6EB0"/>
    <w:rsid w:val="004F798D"/>
    <w:rsid w:val="004F7C8D"/>
    <w:rsid w:val="005003D2"/>
    <w:rsid w:val="0050173C"/>
    <w:rsid w:val="0050175C"/>
    <w:rsid w:val="00501A39"/>
    <w:rsid w:val="00501B45"/>
    <w:rsid w:val="0050275A"/>
    <w:rsid w:val="00502C23"/>
    <w:rsid w:val="0050301B"/>
    <w:rsid w:val="005031AB"/>
    <w:rsid w:val="0050390F"/>
    <w:rsid w:val="00503D6F"/>
    <w:rsid w:val="0050454C"/>
    <w:rsid w:val="00504973"/>
    <w:rsid w:val="00504CBF"/>
    <w:rsid w:val="00504D32"/>
    <w:rsid w:val="00505700"/>
    <w:rsid w:val="00505710"/>
    <w:rsid w:val="00506461"/>
    <w:rsid w:val="0050668B"/>
    <w:rsid w:val="0050672B"/>
    <w:rsid w:val="00507E46"/>
    <w:rsid w:val="005111FD"/>
    <w:rsid w:val="00512129"/>
    <w:rsid w:val="00512367"/>
    <w:rsid w:val="0051246C"/>
    <w:rsid w:val="00512AED"/>
    <w:rsid w:val="00512E80"/>
    <w:rsid w:val="00512FC8"/>
    <w:rsid w:val="005135D6"/>
    <w:rsid w:val="0051363C"/>
    <w:rsid w:val="00513C19"/>
    <w:rsid w:val="0051462F"/>
    <w:rsid w:val="00515D06"/>
    <w:rsid w:val="00520415"/>
    <w:rsid w:val="0052284D"/>
    <w:rsid w:val="00522B5B"/>
    <w:rsid w:val="00523530"/>
    <w:rsid w:val="00523A66"/>
    <w:rsid w:val="00523B00"/>
    <w:rsid w:val="00523CFD"/>
    <w:rsid w:val="00526691"/>
    <w:rsid w:val="00526C81"/>
    <w:rsid w:val="00526DCA"/>
    <w:rsid w:val="00527014"/>
    <w:rsid w:val="00530136"/>
    <w:rsid w:val="00530892"/>
    <w:rsid w:val="00531C72"/>
    <w:rsid w:val="005322C3"/>
    <w:rsid w:val="0053310E"/>
    <w:rsid w:val="0053389B"/>
    <w:rsid w:val="00533B5D"/>
    <w:rsid w:val="00534731"/>
    <w:rsid w:val="00534904"/>
    <w:rsid w:val="00535CD4"/>
    <w:rsid w:val="00535D0B"/>
    <w:rsid w:val="00535F4D"/>
    <w:rsid w:val="005367F2"/>
    <w:rsid w:val="00536A30"/>
    <w:rsid w:val="00537A61"/>
    <w:rsid w:val="00537AEB"/>
    <w:rsid w:val="005405F6"/>
    <w:rsid w:val="005406B7"/>
    <w:rsid w:val="0054158D"/>
    <w:rsid w:val="005434A9"/>
    <w:rsid w:val="00543D3E"/>
    <w:rsid w:val="00543EA9"/>
    <w:rsid w:val="00544522"/>
    <w:rsid w:val="005451F2"/>
    <w:rsid w:val="005457DF"/>
    <w:rsid w:val="0054659A"/>
    <w:rsid w:val="0054691D"/>
    <w:rsid w:val="00546D97"/>
    <w:rsid w:val="00547A2B"/>
    <w:rsid w:val="00550821"/>
    <w:rsid w:val="0055082A"/>
    <w:rsid w:val="00550F7E"/>
    <w:rsid w:val="005512A3"/>
    <w:rsid w:val="00552268"/>
    <w:rsid w:val="005533CA"/>
    <w:rsid w:val="0055369B"/>
    <w:rsid w:val="00553BEC"/>
    <w:rsid w:val="0055489F"/>
    <w:rsid w:val="00554E15"/>
    <w:rsid w:val="00555B6B"/>
    <w:rsid w:val="0055634F"/>
    <w:rsid w:val="00556DBC"/>
    <w:rsid w:val="00556EE5"/>
    <w:rsid w:val="00557446"/>
    <w:rsid w:val="005577AB"/>
    <w:rsid w:val="00557D0B"/>
    <w:rsid w:val="00560206"/>
    <w:rsid w:val="00560274"/>
    <w:rsid w:val="005606BE"/>
    <w:rsid w:val="005644A1"/>
    <w:rsid w:val="0056556B"/>
    <w:rsid w:val="00565ED1"/>
    <w:rsid w:val="005665B0"/>
    <w:rsid w:val="00566E72"/>
    <w:rsid w:val="0056781C"/>
    <w:rsid w:val="00567A67"/>
    <w:rsid w:val="00567F97"/>
    <w:rsid w:val="0057149D"/>
    <w:rsid w:val="00572B75"/>
    <w:rsid w:val="00573546"/>
    <w:rsid w:val="00573631"/>
    <w:rsid w:val="005741A9"/>
    <w:rsid w:val="00574223"/>
    <w:rsid w:val="00574369"/>
    <w:rsid w:val="00574CC4"/>
    <w:rsid w:val="00575F5E"/>
    <w:rsid w:val="005761D6"/>
    <w:rsid w:val="005774F2"/>
    <w:rsid w:val="0058043D"/>
    <w:rsid w:val="00580EA2"/>
    <w:rsid w:val="005813FF"/>
    <w:rsid w:val="00583034"/>
    <w:rsid w:val="00583EBC"/>
    <w:rsid w:val="00584F8C"/>
    <w:rsid w:val="00585991"/>
    <w:rsid w:val="00585C57"/>
    <w:rsid w:val="00585E80"/>
    <w:rsid w:val="00586068"/>
    <w:rsid w:val="0058610E"/>
    <w:rsid w:val="005864BB"/>
    <w:rsid w:val="005900CF"/>
    <w:rsid w:val="005907CE"/>
    <w:rsid w:val="00590E94"/>
    <w:rsid w:val="005911A7"/>
    <w:rsid w:val="0059150F"/>
    <w:rsid w:val="005926BE"/>
    <w:rsid w:val="00592C3B"/>
    <w:rsid w:val="0059393A"/>
    <w:rsid w:val="0059475D"/>
    <w:rsid w:val="0059501D"/>
    <w:rsid w:val="005970A6"/>
    <w:rsid w:val="0059733C"/>
    <w:rsid w:val="0059738F"/>
    <w:rsid w:val="0059783D"/>
    <w:rsid w:val="00597CAC"/>
    <w:rsid w:val="005A0432"/>
    <w:rsid w:val="005A0550"/>
    <w:rsid w:val="005A0E24"/>
    <w:rsid w:val="005A1C3E"/>
    <w:rsid w:val="005A3432"/>
    <w:rsid w:val="005A3D97"/>
    <w:rsid w:val="005A5CE9"/>
    <w:rsid w:val="005A5D5F"/>
    <w:rsid w:val="005A6910"/>
    <w:rsid w:val="005A69A8"/>
    <w:rsid w:val="005A73D0"/>
    <w:rsid w:val="005A7CEC"/>
    <w:rsid w:val="005B0027"/>
    <w:rsid w:val="005B030D"/>
    <w:rsid w:val="005B03CB"/>
    <w:rsid w:val="005B1262"/>
    <w:rsid w:val="005B1AE7"/>
    <w:rsid w:val="005B1D78"/>
    <w:rsid w:val="005B20EB"/>
    <w:rsid w:val="005B2143"/>
    <w:rsid w:val="005B2BF7"/>
    <w:rsid w:val="005B363D"/>
    <w:rsid w:val="005B3CC3"/>
    <w:rsid w:val="005B3F5E"/>
    <w:rsid w:val="005B47C6"/>
    <w:rsid w:val="005B4A95"/>
    <w:rsid w:val="005B5829"/>
    <w:rsid w:val="005B6275"/>
    <w:rsid w:val="005B7156"/>
    <w:rsid w:val="005B7732"/>
    <w:rsid w:val="005C126F"/>
    <w:rsid w:val="005C191E"/>
    <w:rsid w:val="005C2BC4"/>
    <w:rsid w:val="005C2C7A"/>
    <w:rsid w:val="005C2CC7"/>
    <w:rsid w:val="005C2CE0"/>
    <w:rsid w:val="005C2E07"/>
    <w:rsid w:val="005C38A8"/>
    <w:rsid w:val="005C3A9D"/>
    <w:rsid w:val="005C43CC"/>
    <w:rsid w:val="005C49FE"/>
    <w:rsid w:val="005C4BA0"/>
    <w:rsid w:val="005C4FE2"/>
    <w:rsid w:val="005C52F9"/>
    <w:rsid w:val="005C5792"/>
    <w:rsid w:val="005C66C6"/>
    <w:rsid w:val="005C6ABB"/>
    <w:rsid w:val="005C761C"/>
    <w:rsid w:val="005C788E"/>
    <w:rsid w:val="005C7E48"/>
    <w:rsid w:val="005D061D"/>
    <w:rsid w:val="005D0919"/>
    <w:rsid w:val="005D17F4"/>
    <w:rsid w:val="005D1F2A"/>
    <w:rsid w:val="005D2553"/>
    <w:rsid w:val="005D2979"/>
    <w:rsid w:val="005D2BD7"/>
    <w:rsid w:val="005D3109"/>
    <w:rsid w:val="005D52F3"/>
    <w:rsid w:val="005D6006"/>
    <w:rsid w:val="005D75F0"/>
    <w:rsid w:val="005D7B32"/>
    <w:rsid w:val="005E0489"/>
    <w:rsid w:val="005E311C"/>
    <w:rsid w:val="005E38B0"/>
    <w:rsid w:val="005E39AD"/>
    <w:rsid w:val="005E3D1E"/>
    <w:rsid w:val="005E427E"/>
    <w:rsid w:val="005E4875"/>
    <w:rsid w:val="005E4A3E"/>
    <w:rsid w:val="005E4EC3"/>
    <w:rsid w:val="005E553C"/>
    <w:rsid w:val="005E78FF"/>
    <w:rsid w:val="005F0014"/>
    <w:rsid w:val="005F0880"/>
    <w:rsid w:val="005F1679"/>
    <w:rsid w:val="005F2FAC"/>
    <w:rsid w:val="005F3A79"/>
    <w:rsid w:val="005F4FA0"/>
    <w:rsid w:val="005F65BA"/>
    <w:rsid w:val="005F6B9F"/>
    <w:rsid w:val="005F7478"/>
    <w:rsid w:val="005F74B6"/>
    <w:rsid w:val="006009D2"/>
    <w:rsid w:val="00603C28"/>
    <w:rsid w:val="00603C6F"/>
    <w:rsid w:val="00603D3E"/>
    <w:rsid w:val="00604E91"/>
    <w:rsid w:val="00605DD2"/>
    <w:rsid w:val="00605FE8"/>
    <w:rsid w:val="00606153"/>
    <w:rsid w:val="006070E9"/>
    <w:rsid w:val="00607B83"/>
    <w:rsid w:val="006111B2"/>
    <w:rsid w:val="006119FB"/>
    <w:rsid w:val="00611A43"/>
    <w:rsid w:val="006122F6"/>
    <w:rsid w:val="00612E39"/>
    <w:rsid w:val="0061316A"/>
    <w:rsid w:val="0061325E"/>
    <w:rsid w:val="006133AC"/>
    <w:rsid w:val="00613785"/>
    <w:rsid w:val="0061496F"/>
    <w:rsid w:val="0061511C"/>
    <w:rsid w:val="00615DCC"/>
    <w:rsid w:val="00615FEE"/>
    <w:rsid w:val="00616662"/>
    <w:rsid w:val="00617198"/>
    <w:rsid w:val="00621265"/>
    <w:rsid w:val="006212D9"/>
    <w:rsid w:val="0062136A"/>
    <w:rsid w:val="00621DE7"/>
    <w:rsid w:val="00621E30"/>
    <w:rsid w:val="006242C7"/>
    <w:rsid w:val="00624D76"/>
    <w:rsid w:val="00624E96"/>
    <w:rsid w:val="00627B01"/>
    <w:rsid w:val="00630269"/>
    <w:rsid w:val="00630D92"/>
    <w:rsid w:val="00632EC7"/>
    <w:rsid w:val="0063324C"/>
    <w:rsid w:val="006333D0"/>
    <w:rsid w:val="0063351D"/>
    <w:rsid w:val="00633753"/>
    <w:rsid w:val="00634BF5"/>
    <w:rsid w:val="00635571"/>
    <w:rsid w:val="006361E0"/>
    <w:rsid w:val="00636441"/>
    <w:rsid w:val="00636877"/>
    <w:rsid w:val="00636CD5"/>
    <w:rsid w:val="006375BB"/>
    <w:rsid w:val="006375FC"/>
    <w:rsid w:val="00637A8A"/>
    <w:rsid w:val="00640A61"/>
    <w:rsid w:val="00640C7E"/>
    <w:rsid w:val="00641000"/>
    <w:rsid w:val="00642919"/>
    <w:rsid w:val="00643903"/>
    <w:rsid w:val="00644D24"/>
    <w:rsid w:val="006458B1"/>
    <w:rsid w:val="00645E96"/>
    <w:rsid w:val="00650684"/>
    <w:rsid w:val="006508B6"/>
    <w:rsid w:val="006524C2"/>
    <w:rsid w:val="00652782"/>
    <w:rsid w:val="006535B8"/>
    <w:rsid w:val="00653663"/>
    <w:rsid w:val="00653E99"/>
    <w:rsid w:val="00654255"/>
    <w:rsid w:val="006569CC"/>
    <w:rsid w:val="006574A5"/>
    <w:rsid w:val="00657B60"/>
    <w:rsid w:val="0066053D"/>
    <w:rsid w:val="00660624"/>
    <w:rsid w:val="00660837"/>
    <w:rsid w:val="00661143"/>
    <w:rsid w:val="00661ADE"/>
    <w:rsid w:val="00661FF7"/>
    <w:rsid w:val="006621CE"/>
    <w:rsid w:val="006625EA"/>
    <w:rsid w:val="00663870"/>
    <w:rsid w:val="0066655C"/>
    <w:rsid w:val="00666A61"/>
    <w:rsid w:val="00666ACE"/>
    <w:rsid w:val="00667346"/>
    <w:rsid w:val="006674D9"/>
    <w:rsid w:val="00670810"/>
    <w:rsid w:val="00670944"/>
    <w:rsid w:val="00671A67"/>
    <w:rsid w:val="0067279F"/>
    <w:rsid w:val="00672B24"/>
    <w:rsid w:val="00674264"/>
    <w:rsid w:val="00674BE5"/>
    <w:rsid w:val="00674F70"/>
    <w:rsid w:val="00676DBE"/>
    <w:rsid w:val="0067714D"/>
    <w:rsid w:val="00677685"/>
    <w:rsid w:val="00680419"/>
    <w:rsid w:val="006805FD"/>
    <w:rsid w:val="0068073E"/>
    <w:rsid w:val="0068091B"/>
    <w:rsid w:val="0068112E"/>
    <w:rsid w:val="006812A2"/>
    <w:rsid w:val="0068146F"/>
    <w:rsid w:val="00682121"/>
    <w:rsid w:val="0068229D"/>
    <w:rsid w:val="006825F7"/>
    <w:rsid w:val="006840AA"/>
    <w:rsid w:val="00684424"/>
    <w:rsid w:val="006848C4"/>
    <w:rsid w:val="00684BD8"/>
    <w:rsid w:val="00685595"/>
    <w:rsid w:val="00685BE6"/>
    <w:rsid w:val="0068621C"/>
    <w:rsid w:val="0069090B"/>
    <w:rsid w:val="0069112B"/>
    <w:rsid w:val="00692237"/>
    <w:rsid w:val="00693AE9"/>
    <w:rsid w:val="00694EB6"/>
    <w:rsid w:val="006954D9"/>
    <w:rsid w:val="00695649"/>
    <w:rsid w:val="00695CFD"/>
    <w:rsid w:val="006966BF"/>
    <w:rsid w:val="00696AD5"/>
    <w:rsid w:val="00696C81"/>
    <w:rsid w:val="006978AE"/>
    <w:rsid w:val="006A1E4F"/>
    <w:rsid w:val="006A2975"/>
    <w:rsid w:val="006A2CB5"/>
    <w:rsid w:val="006A2CD4"/>
    <w:rsid w:val="006A3307"/>
    <w:rsid w:val="006A35AC"/>
    <w:rsid w:val="006A378B"/>
    <w:rsid w:val="006A40D1"/>
    <w:rsid w:val="006A7452"/>
    <w:rsid w:val="006A798E"/>
    <w:rsid w:val="006B082E"/>
    <w:rsid w:val="006B0D32"/>
    <w:rsid w:val="006B13E7"/>
    <w:rsid w:val="006B1501"/>
    <w:rsid w:val="006B1886"/>
    <w:rsid w:val="006B247A"/>
    <w:rsid w:val="006B53D0"/>
    <w:rsid w:val="006B5C3C"/>
    <w:rsid w:val="006B6A31"/>
    <w:rsid w:val="006B6C2F"/>
    <w:rsid w:val="006C123C"/>
    <w:rsid w:val="006C1864"/>
    <w:rsid w:val="006C1AE0"/>
    <w:rsid w:val="006C2178"/>
    <w:rsid w:val="006C2893"/>
    <w:rsid w:val="006C2D9A"/>
    <w:rsid w:val="006C2DF9"/>
    <w:rsid w:val="006C3043"/>
    <w:rsid w:val="006C3162"/>
    <w:rsid w:val="006C36E1"/>
    <w:rsid w:val="006C3864"/>
    <w:rsid w:val="006C4631"/>
    <w:rsid w:val="006C62A4"/>
    <w:rsid w:val="006C733C"/>
    <w:rsid w:val="006D0153"/>
    <w:rsid w:val="006D0555"/>
    <w:rsid w:val="006D24F9"/>
    <w:rsid w:val="006D28CA"/>
    <w:rsid w:val="006D2C4B"/>
    <w:rsid w:val="006D3376"/>
    <w:rsid w:val="006D3A88"/>
    <w:rsid w:val="006D3D6F"/>
    <w:rsid w:val="006D434C"/>
    <w:rsid w:val="006D45D2"/>
    <w:rsid w:val="006D5959"/>
    <w:rsid w:val="006D60DB"/>
    <w:rsid w:val="006E0020"/>
    <w:rsid w:val="006E042C"/>
    <w:rsid w:val="006E05A3"/>
    <w:rsid w:val="006E05B1"/>
    <w:rsid w:val="006E0C96"/>
    <w:rsid w:val="006E0E63"/>
    <w:rsid w:val="006E1284"/>
    <w:rsid w:val="006E1C51"/>
    <w:rsid w:val="006E2459"/>
    <w:rsid w:val="006E2552"/>
    <w:rsid w:val="006E25AA"/>
    <w:rsid w:val="006E28C0"/>
    <w:rsid w:val="006E3920"/>
    <w:rsid w:val="006E4A7F"/>
    <w:rsid w:val="006E5E2C"/>
    <w:rsid w:val="006E6964"/>
    <w:rsid w:val="006E6DE0"/>
    <w:rsid w:val="006E7FCF"/>
    <w:rsid w:val="006F0388"/>
    <w:rsid w:val="006F0748"/>
    <w:rsid w:val="006F0E00"/>
    <w:rsid w:val="006F16BE"/>
    <w:rsid w:val="006F2212"/>
    <w:rsid w:val="006F25B5"/>
    <w:rsid w:val="006F26FA"/>
    <w:rsid w:val="006F2ACA"/>
    <w:rsid w:val="006F2B4C"/>
    <w:rsid w:val="006F2BAA"/>
    <w:rsid w:val="006F4185"/>
    <w:rsid w:val="006F45E2"/>
    <w:rsid w:val="006F4B56"/>
    <w:rsid w:val="006F4B68"/>
    <w:rsid w:val="006F6046"/>
    <w:rsid w:val="006F61E3"/>
    <w:rsid w:val="006F639F"/>
    <w:rsid w:val="006F6F20"/>
    <w:rsid w:val="007013A9"/>
    <w:rsid w:val="00701DC5"/>
    <w:rsid w:val="00702487"/>
    <w:rsid w:val="00702FD9"/>
    <w:rsid w:val="007037C9"/>
    <w:rsid w:val="00704509"/>
    <w:rsid w:val="0070527A"/>
    <w:rsid w:val="00706951"/>
    <w:rsid w:val="0070766B"/>
    <w:rsid w:val="0071016F"/>
    <w:rsid w:val="00710AFA"/>
    <w:rsid w:val="00710D07"/>
    <w:rsid w:val="007113E5"/>
    <w:rsid w:val="007116DF"/>
    <w:rsid w:val="00712807"/>
    <w:rsid w:val="00712BCD"/>
    <w:rsid w:val="007142A9"/>
    <w:rsid w:val="007145ED"/>
    <w:rsid w:val="00715253"/>
    <w:rsid w:val="007154C6"/>
    <w:rsid w:val="0071578E"/>
    <w:rsid w:val="007159E1"/>
    <w:rsid w:val="007178E5"/>
    <w:rsid w:val="00717BAD"/>
    <w:rsid w:val="00720DC4"/>
    <w:rsid w:val="007218BF"/>
    <w:rsid w:val="007228E9"/>
    <w:rsid w:val="00722A17"/>
    <w:rsid w:val="00722F15"/>
    <w:rsid w:val="00726014"/>
    <w:rsid w:val="0072772C"/>
    <w:rsid w:val="00727E77"/>
    <w:rsid w:val="007302BB"/>
    <w:rsid w:val="007309E6"/>
    <w:rsid w:val="0073107B"/>
    <w:rsid w:val="007318B4"/>
    <w:rsid w:val="0073207C"/>
    <w:rsid w:val="007321C9"/>
    <w:rsid w:val="007329B0"/>
    <w:rsid w:val="00732D24"/>
    <w:rsid w:val="00732E86"/>
    <w:rsid w:val="00732F1F"/>
    <w:rsid w:val="0073333A"/>
    <w:rsid w:val="00733349"/>
    <w:rsid w:val="0073358B"/>
    <w:rsid w:val="00734439"/>
    <w:rsid w:val="00735B8B"/>
    <w:rsid w:val="0073617B"/>
    <w:rsid w:val="00737622"/>
    <w:rsid w:val="00740E9C"/>
    <w:rsid w:val="007421FC"/>
    <w:rsid w:val="00742873"/>
    <w:rsid w:val="00743313"/>
    <w:rsid w:val="00743B81"/>
    <w:rsid w:val="007442FD"/>
    <w:rsid w:val="007444BC"/>
    <w:rsid w:val="0074455F"/>
    <w:rsid w:val="00744B80"/>
    <w:rsid w:val="00744E81"/>
    <w:rsid w:val="007457EF"/>
    <w:rsid w:val="007459BC"/>
    <w:rsid w:val="00747774"/>
    <w:rsid w:val="007502EC"/>
    <w:rsid w:val="007528C0"/>
    <w:rsid w:val="00753033"/>
    <w:rsid w:val="00753F48"/>
    <w:rsid w:val="00755528"/>
    <w:rsid w:val="00755BD1"/>
    <w:rsid w:val="00756BCA"/>
    <w:rsid w:val="00756CBE"/>
    <w:rsid w:val="007601C4"/>
    <w:rsid w:val="007606C0"/>
    <w:rsid w:val="00760A86"/>
    <w:rsid w:val="00761411"/>
    <w:rsid w:val="00761CA2"/>
    <w:rsid w:val="0076265D"/>
    <w:rsid w:val="00762D7B"/>
    <w:rsid w:val="00763585"/>
    <w:rsid w:val="007636DE"/>
    <w:rsid w:val="00763966"/>
    <w:rsid w:val="00763A7C"/>
    <w:rsid w:val="00763C3B"/>
    <w:rsid w:val="007649B8"/>
    <w:rsid w:val="007660DE"/>
    <w:rsid w:val="00767BC3"/>
    <w:rsid w:val="00770174"/>
    <w:rsid w:val="007726BE"/>
    <w:rsid w:val="00772A4F"/>
    <w:rsid w:val="007732FA"/>
    <w:rsid w:val="0077337A"/>
    <w:rsid w:val="00773E28"/>
    <w:rsid w:val="007752E5"/>
    <w:rsid w:val="00775CC9"/>
    <w:rsid w:val="007767B3"/>
    <w:rsid w:val="00776C2F"/>
    <w:rsid w:val="00777336"/>
    <w:rsid w:val="00777D21"/>
    <w:rsid w:val="00777DA3"/>
    <w:rsid w:val="0078048C"/>
    <w:rsid w:val="0078261D"/>
    <w:rsid w:val="007833EC"/>
    <w:rsid w:val="00783B8D"/>
    <w:rsid w:val="0078414F"/>
    <w:rsid w:val="007846F3"/>
    <w:rsid w:val="0078550D"/>
    <w:rsid w:val="0078566E"/>
    <w:rsid w:val="00785927"/>
    <w:rsid w:val="0078602A"/>
    <w:rsid w:val="00786556"/>
    <w:rsid w:val="00786937"/>
    <w:rsid w:val="0078732E"/>
    <w:rsid w:val="00790505"/>
    <w:rsid w:val="00793865"/>
    <w:rsid w:val="00794215"/>
    <w:rsid w:val="00794565"/>
    <w:rsid w:val="007948EF"/>
    <w:rsid w:val="00795254"/>
    <w:rsid w:val="007958B4"/>
    <w:rsid w:val="0079688F"/>
    <w:rsid w:val="0079737B"/>
    <w:rsid w:val="007A073F"/>
    <w:rsid w:val="007A105E"/>
    <w:rsid w:val="007A2EA0"/>
    <w:rsid w:val="007A41FB"/>
    <w:rsid w:val="007A5A73"/>
    <w:rsid w:val="007A71CC"/>
    <w:rsid w:val="007A7F61"/>
    <w:rsid w:val="007B2014"/>
    <w:rsid w:val="007B2288"/>
    <w:rsid w:val="007B31FF"/>
    <w:rsid w:val="007B3376"/>
    <w:rsid w:val="007B353A"/>
    <w:rsid w:val="007B3709"/>
    <w:rsid w:val="007B4176"/>
    <w:rsid w:val="007B4F8A"/>
    <w:rsid w:val="007B5638"/>
    <w:rsid w:val="007B59BF"/>
    <w:rsid w:val="007B5DDC"/>
    <w:rsid w:val="007B7286"/>
    <w:rsid w:val="007B7E81"/>
    <w:rsid w:val="007C0233"/>
    <w:rsid w:val="007C03A4"/>
    <w:rsid w:val="007C07A0"/>
    <w:rsid w:val="007C36DB"/>
    <w:rsid w:val="007C4284"/>
    <w:rsid w:val="007C5BD4"/>
    <w:rsid w:val="007C67A2"/>
    <w:rsid w:val="007C689F"/>
    <w:rsid w:val="007D04A5"/>
    <w:rsid w:val="007D0768"/>
    <w:rsid w:val="007D0CBC"/>
    <w:rsid w:val="007D105B"/>
    <w:rsid w:val="007D25FD"/>
    <w:rsid w:val="007D3D81"/>
    <w:rsid w:val="007D693B"/>
    <w:rsid w:val="007E08B4"/>
    <w:rsid w:val="007E23F1"/>
    <w:rsid w:val="007E285D"/>
    <w:rsid w:val="007E29EE"/>
    <w:rsid w:val="007E3493"/>
    <w:rsid w:val="007E36CB"/>
    <w:rsid w:val="007E3BCA"/>
    <w:rsid w:val="007E4B7C"/>
    <w:rsid w:val="007E59C0"/>
    <w:rsid w:val="007E59FA"/>
    <w:rsid w:val="007E612C"/>
    <w:rsid w:val="007E72F7"/>
    <w:rsid w:val="007E7ED0"/>
    <w:rsid w:val="007F1D35"/>
    <w:rsid w:val="007F1DC5"/>
    <w:rsid w:val="007F214D"/>
    <w:rsid w:val="007F22D2"/>
    <w:rsid w:val="007F2F2F"/>
    <w:rsid w:val="007F33B1"/>
    <w:rsid w:val="007F3842"/>
    <w:rsid w:val="007F3EB3"/>
    <w:rsid w:val="007F3F68"/>
    <w:rsid w:val="007F41A7"/>
    <w:rsid w:val="007F4238"/>
    <w:rsid w:val="007F4364"/>
    <w:rsid w:val="007F4E18"/>
    <w:rsid w:val="00801FF4"/>
    <w:rsid w:val="008025B3"/>
    <w:rsid w:val="0080300C"/>
    <w:rsid w:val="008032EE"/>
    <w:rsid w:val="00803B31"/>
    <w:rsid w:val="0080411D"/>
    <w:rsid w:val="00804C58"/>
    <w:rsid w:val="00806142"/>
    <w:rsid w:val="008070FD"/>
    <w:rsid w:val="00810331"/>
    <w:rsid w:val="00811327"/>
    <w:rsid w:val="00812433"/>
    <w:rsid w:val="00812A49"/>
    <w:rsid w:val="00812CFE"/>
    <w:rsid w:val="00813006"/>
    <w:rsid w:val="00813B8F"/>
    <w:rsid w:val="0081402E"/>
    <w:rsid w:val="00814BE0"/>
    <w:rsid w:val="00814F03"/>
    <w:rsid w:val="00815297"/>
    <w:rsid w:val="008157F1"/>
    <w:rsid w:val="00816CE5"/>
    <w:rsid w:val="00817CFC"/>
    <w:rsid w:val="00817DF1"/>
    <w:rsid w:val="00820364"/>
    <w:rsid w:val="00821604"/>
    <w:rsid w:val="0082170B"/>
    <w:rsid w:val="00821F02"/>
    <w:rsid w:val="00822505"/>
    <w:rsid w:val="00822B7D"/>
    <w:rsid w:val="00822FB2"/>
    <w:rsid w:val="00824F45"/>
    <w:rsid w:val="00825C47"/>
    <w:rsid w:val="0082614E"/>
    <w:rsid w:val="008266AA"/>
    <w:rsid w:val="008267E0"/>
    <w:rsid w:val="00830755"/>
    <w:rsid w:val="00830E0B"/>
    <w:rsid w:val="00831220"/>
    <w:rsid w:val="00831835"/>
    <w:rsid w:val="008323E6"/>
    <w:rsid w:val="008325FF"/>
    <w:rsid w:val="008336DD"/>
    <w:rsid w:val="00834F8D"/>
    <w:rsid w:val="00835BB0"/>
    <w:rsid w:val="00836D6D"/>
    <w:rsid w:val="0083717B"/>
    <w:rsid w:val="00837330"/>
    <w:rsid w:val="00837618"/>
    <w:rsid w:val="00837CF4"/>
    <w:rsid w:val="00840AC3"/>
    <w:rsid w:val="00841233"/>
    <w:rsid w:val="00841FEE"/>
    <w:rsid w:val="00842B8D"/>
    <w:rsid w:val="00843465"/>
    <w:rsid w:val="008439EF"/>
    <w:rsid w:val="00843A65"/>
    <w:rsid w:val="008446C4"/>
    <w:rsid w:val="00845019"/>
    <w:rsid w:val="00845150"/>
    <w:rsid w:val="00846896"/>
    <w:rsid w:val="00847B30"/>
    <w:rsid w:val="00851592"/>
    <w:rsid w:val="008518DC"/>
    <w:rsid w:val="00852327"/>
    <w:rsid w:val="00852E05"/>
    <w:rsid w:val="00853F9D"/>
    <w:rsid w:val="008547AD"/>
    <w:rsid w:val="00856938"/>
    <w:rsid w:val="00856A57"/>
    <w:rsid w:val="00857446"/>
    <w:rsid w:val="008619DB"/>
    <w:rsid w:val="008625FE"/>
    <w:rsid w:val="0086359C"/>
    <w:rsid w:val="00863CED"/>
    <w:rsid w:val="00864B8C"/>
    <w:rsid w:val="00865D0E"/>
    <w:rsid w:val="008668A1"/>
    <w:rsid w:val="0086691E"/>
    <w:rsid w:val="00867026"/>
    <w:rsid w:val="008704E8"/>
    <w:rsid w:val="0087111C"/>
    <w:rsid w:val="00872260"/>
    <w:rsid w:val="00872494"/>
    <w:rsid w:val="008739C7"/>
    <w:rsid w:val="00873D4C"/>
    <w:rsid w:val="00873F89"/>
    <w:rsid w:val="008741C7"/>
    <w:rsid w:val="008749C3"/>
    <w:rsid w:val="0087597B"/>
    <w:rsid w:val="00875A66"/>
    <w:rsid w:val="00875BE2"/>
    <w:rsid w:val="00876576"/>
    <w:rsid w:val="00881EF1"/>
    <w:rsid w:val="00882F62"/>
    <w:rsid w:val="008841FF"/>
    <w:rsid w:val="0088485B"/>
    <w:rsid w:val="00884B12"/>
    <w:rsid w:val="00884E7E"/>
    <w:rsid w:val="008854AC"/>
    <w:rsid w:val="00885B29"/>
    <w:rsid w:val="0088665F"/>
    <w:rsid w:val="00887153"/>
    <w:rsid w:val="00887A8E"/>
    <w:rsid w:val="00887C51"/>
    <w:rsid w:val="0089174C"/>
    <w:rsid w:val="00891BB4"/>
    <w:rsid w:val="00893557"/>
    <w:rsid w:val="00893602"/>
    <w:rsid w:val="00893DB3"/>
    <w:rsid w:val="00896367"/>
    <w:rsid w:val="00896F8A"/>
    <w:rsid w:val="0089729B"/>
    <w:rsid w:val="00897588"/>
    <w:rsid w:val="008978ED"/>
    <w:rsid w:val="008A0BDD"/>
    <w:rsid w:val="008A1174"/>
    <w:rsid w:val="008A320A"/>
    <w:rsid w:val="008A32CE"/>
    <w:rsid w:val="008A38BF"/>
    <w:rsid w:val="008A4972"/>
    <w:rsid w:val="008A547A"/>
    <w:rsid w:val="008A5A43"/>
    <w:rsid w:val="008A5B89"/>
    <w:rsid w:val="008A6DD6"/>
    <w:rsid w:val="008A777B"/>
    <w:rsid w:val="008A7CDC"/>
    <w:rsid w:val="008B00AC"/>
    <w:rsid w:val="008B1CC2"/>
    <w:rsid w:val="008B210D"/>
    <w:rsid w:val="008B2B6C"/>
    <w:rsid w:val="008B2CE5"/>
    <w:rsid w:val="008B2DA4"/>
    <w:rsid w:val="008B3337"/>
    <w:rsid w:val="008B3675"/>
    <w:rsid w:val="008B5A77"/>
    <w:rsid w:val="008B5C14"/>
    <w:rsid w:val="008B5CA1"/>
    <w:rsid w:val="008B6673"/>
    <w:rsid w:val="008B67E0"/>
    <w:rsid w:val="008B6886"/>
    <w:rsid w:val="008B6964"/>
    <w:rsid w:val="008B6977"/>
    <w:rsid w:val="008C0C94"/>
    <w:rsid w:val="008C1459"/>
    <w:rsid w:val="008C2795"/>
    <w:rsid w:val="008C31EA"/>
    <w:rsid w:val="008C35B8"/>
    <w:rsid w:val="008C48AA"/>
    <w:rsid w:val="008C4E92"/>
    <w:rsid w:val="008C712E"/>
    <w:rsid w:val="008C7377"/>
    <w:rsid w:val="008D0349"/>
    <w:rsid w:val="008D0C0C"/>
    <w:rsid w:val="008D0F6B"/>
    <w:rsid w:val="008D1A68"/>
    <w:rsid w:val="008D238E"/>
    <w:rsid w:val="008D2666"/>
    <w:rsid w:val="008D283A"/>
    <w:rsid w:val="008D3D78"/>
    <w:rsid w:val="008D3DF6"/>
    <w:rsid w:val="008D45F7"/>
    <w:rsid w:val="008D5A76"/>
    <w:rsid w:val="008D5AA6"/>
    <w:rsid w:val="008D5DCC"/>
    <w:rsid w:val="008D5E82"/>
    <w:rsid w:val="008D7DFA"/>
    <w:rsid w:val="008E0DDC"/>
    <w:rsid w:val="008E126D"/>
    <w:rsid w:val="008E2291"/>
    <w:rsid w:val="008E2DC7"/>
    <w:rsid w:val="008E3DA8"/>
    <w:rsid w:val="008E3ED3"/>
    <w:rsid w:val="008E489D"/>
    <w:rsid w:val="008E55BA"/>
    <w:rsid w:val="008F0335"/>
    <w:rsid w:val="008F07EE"/>
    <w:rsid w:val="008F098E"/>
    <w:rsid w:val="008F13F0"/>
    <w:rsid w:val="008F1F8E"/>
    <w:rsid w:val="008F28B2"/>
    <w:rsid w:val="008F2CC6"/>
    <w:rsid w:val="008F4949"/>
    <w:rsid w:val="008F4A90"/>
    <w:rsid w:val="008F5C4E"/>
    <w:rsid w:val="008F5CBC"/>
    <w:rsid w:val="008F6505"/>
    <w:rsid w:val="009001D1"/>
    <w:rsid w:val="00901053"/>
    <w:rsid w:val="0090107D"/>
    <w:rsid w:val="00901517"/>
    <w:rsid w:val="009021A4"/>
    <w:rsid w:val="009022EF"/>
    <w:rsid w:val="009043DE"/>
    <w:rsid w:val="009058AA"/>
    <w:rsid w:val="0090599B"/>
    <w:rsid w:val="00905E23"/>
    <w:rsid w:val="009067E3"/>
    <w:rsid w:val="00907FF5"/>
    <w:rsid w:val="0091061A"/>
    <w:rsid w:val="00910DE0"/>
    <w:rsid w:val="009124FE"/>
    <w:rsid w:val="00912BAE"/>
    <w:rsid w:val="00913216"/>
    <w:rsid w:val="00914037"/>
    <w:rsid w:val="00914682"/>
    <w:rsid w:val="00915235"/>
    <w:rsid w:val="0091561A"/>
    <w:rsid w:val="00916200"/>
    <w:rsid w:val="009163AE"/>
    <w:rsid w:val="00917108"/>
    <w:rsid w:val="0091792D"/>
    <w:rsid w:val="009204C4"/>
    <w:rsid w:val="00921E85"/>
    <w:rsid w:val="00922197"/>
    <w:rsid w:val="009222A1"/>
    <w:rsid w:val="0092329C"/>
    <w:rsid w:val="0092333D"/>
    <w:rsid w:val="0092439E"/>
    <w:rsid w:val="00924736"/>
    <w:rsid w:val="009248BA"/>
    <w:rsid w:val="00926D25"/>
    <w:rsid w:val="00927703"/>
    <w:rsid w:val="00927AE1"/>
    <w:rsid w:val="009309AD"/>
    <w:rsid w:val="0093188C"/>
    <w:rsid w:val="00932B3A"/>
    <w:rsid w:val="00932B78"/>
    <w:rsid w:val="00932CBD"/>
    <w:rsid w:val="00933157"/>
    <w:rsid w:val="00933C07"/>
    <w:rsid w:val="00933CAE"/>
    <w:rsid w:val="00934CB9"/>
    <w:rsid w:val="00934EEA"/>
    <w:rsid w:val="00935777"/>
    <w:rsid w:val="00936959"/>
    <w:rsid w:val="00940CF5"/>
    <w:rsid w:val="00941229"/>
    <w:rsid w:val="009419EE"/>
    <w:rsid w:val="00941C5D"/>
    <w:rsid w:val="00941E11"/>
    <w:rsid w:val="009421D6"/>
    <w:rsid w:val="00942484"/>
    <w:rsid w:val="00943982"/>
    <w:rsid w:val="009444DE"/>
    <w:rsid w:val="00944B88"/>
    <w:rsid w:val="00946135"/>
    <w:rsid w:val="009461B4"/>
    <w:rsid w:val="009464E4"/>
    <w:rsid w:val="00946FF8"/>
    <w:rsid w:val="00950194"/>
    <w:rsid w:val="00950F21"/>
    <w:rsid w:val="00951009"/>
    <w:rsid w:val="00951C27"/>
    <w:rsid w:val="00951DB4"/>
    <w:rsid w:val="00952C5D"/>
    <w:rsid w:val="0095337A"/>
    <w:rsid w:val="00954313"/>
    <w:rsid w:val="00954D56"/>
    <w:rsid w:val="00955A73"/>
    <w:rsid w:val="00955ABF"/>
    <w:rsid w:val="00955ED5"/>
    <w:rsid w:val="00955F67"/>
    <w:rsid w:val="00957E8A"/>
    <w:rsid w:val="0096073D"/>
    <w:rsid w:val="00961586"/>
    <w:rsid w:val="00961C3E"/>
    <w:rsid w:val="00961CE5"/>
    <w:rsid w:val="00962253"/>
    <w:rsid w:val="009629B5"/>
    <w:rsid w:val="00962F1E"/>
    <w:rsid w:val="009637E6"/>
    <w:rsid w:val="00964642"/>
    <w:rsid w:val="00964724"/>
    <w:rsid w:val="009649EB"/>
    <w:rsid w:val="00965FAB"/>
    <w:rsid w:val="00967C00"/>
    <w:rsid w:val="009712AB"/>
    <w:rsid w:val="00971F6E"/>
    <w:rsid w:val="00972404"/>
    <w:rsid w:val="0097275A"/>
    <w:rsid w:val="00974260"/>
    <w:rsid w:val="00974623"/>
    <w:rsid w:val="00975EC0"/>
    <w:rsid w:val="00976B05"/>
    <w:rsid w:val="009777AE"/>
    <w:rsid w:val="00980C36"/>
    <w:rsid w:val="00981B04"/>
    <w:rsid w:val="00981C15"/>
    <w:rsid w:val="00981F96"/>
    <w:rsid w:val="009822FF"/>
    <w:rsid w:val="00982F4C"/>
    <w:rsid w:val="0098317E"/>
    <w:rsid w:val="0098340C"/>
    <w:rsid w:val="00984DBA"/>
    <w:rsid w:val="00985014"/>
    <w:rsid w:val="00985761"/>
    <w:rsid w:val="00985BF9"/>
    <w:rsid w:val="00986222"/>
    <w:rsid w:val="00986C11"/>
    <w:rsid w:val="00987107"/>
    <w:rsid w:val="00987B3E"/>
    <w:rsid w:val="009902CC"/>
    <w:rsid w:val="00991682"/>
    <w:rsid w:val="00991DF6"/>
    <w:rsid w:val="009929D1"/>
    <w:rsid w:val="0099377B"/>
    <w:rsid w:val="00994900"/>
    <w:rsid w:val="009949F2"/>
    <w:rsid w:val="00994EF2"/>
    <w:rsid w:val="00995CF6"/>
    <w:rsid w:val="00996190"/>
    <w:rsid w:val="009963D4"/>
    <w:rsid w:val="0099765E"/>
    <w:rsid w:val="009A0AEA"/>
    <w:rsid w:val="009A15E2"/>
    <w:rsid w:val="009A1F60"/>
    <w:rsid w:val="009A2212"/>
    <w:rsid w:val="009A2567"/>
    <w:rsid w:val="009A349F"/>
    <w:rsid w:val="009A3828"/>
    <w:rsid w:val="009A4DA5"/>
    <w:rsid w:val="009A5884"/>
    <w:rsid w:val="009A6196"/>
    <w:rsid w:val="009A696E"/>
    <w:rsid w:val="009A7014"/>
    <w:rsid w:val="009A713F"/>
    <w:rsid w:val="009A7D8C"/>
    <w:rsid w:val="009B02D5"/>
    <w:rsid w:val="009B2310"/>
    <w:rsid w:val="009B37FA"/>
    <w:rsid w:val="009B39A4"/>
    <w:rsid w:val="009B40B0"/>
    <w:rsid w:val="009B4B21"/>
    <w:rsid w:val="009B50FF"/>
    <w:rsid w:val="009B553F"/>
    <w:rsid w:val="009B5B48"/>
    <w:rsid w:val="009B69A8"/>
    <w:rsid w:val="009B7785"/>
    <w:rsid w:val="009B7B6E"/>
    <w:rsid w:val="009C03B4"/>
    <w:rsid w:val="009C0C1B"/>
    <w:rsid w:val="009C0CA4"/>
    <w:rsid w:val="009C1250"/>
    <w:rsid w:val="009C1526"/>
    <w:rsid w:val="009C1724"/>
    <w:rsid w:val="009C1747"/>
    <w:rsid w:val="009C1F8B"/>
    <w:rsid w:val="009C2387"/>
    <w:rsid w:val="009C2BAF"/>
    <w:rsid w:val="009C2E6D"/>
    <w:rsid w:val="009C3558"/>
    <w:rsid w:val="009C3D00"/>
    <w:rsid w:val="009C5AD3"/>
    <w:rsid w:val="009C66FE"/>
    <w:rsid w:val="009C6A5F"/>
    <w:rsid w:val="009C74F1"/>
    <w:rsid w:val="009D06E1"/>
    <w:rsid w:val="009D2B2C"/>
    <w:rsid w:val="009D3BEF"/>
    <w:rsid w:val="009D3DE6"/>
    <w:rsid w:val="009D4289"/>
    <w:rsid w:val="009D59A4"/>
    <w:rsid w:val="009D66B8"/>
    <w:rsid w:val="009D75BE"/>
    <w:rsid w:val="009D7DFB"/>
    <w:rsid w:val="009D7E17"/>
    <w:rsid w:val="009E00EE"/>
    <w:rsid w:val="009E0AD2"/>
    <w:rsid w:val="009E0CAF"/>
    <w:rsid w:val="009E1315"/>
    <w:rsid w:val="009E1772"/>
    <w:rsid w:val="009E1ED5"/>
    <w:rsid w:val="009E2936"/>
    <w:rsid w:val="009E2BB6"/>
    <w:rsid w:val="009E2EB5"/>
    <w:rsid w:val="009E52E9"/>
    <w:rsid w:val="009E54EB"/>
    <w:rsid w:val="009E6C86"/>
    <w:rsid w:val="009E712B"/>
    <w:rsid w:val="009E7EA7"/>
    <w:rsid w:val="009F00B5"/>
    <w:rsid w:val="009F0613"/>
    <w:rsid w:val="009F0A89"/>
    <w:rsid w:val="009F0D94"/>
    <w:rsid w:val="009F0FEC"/>
    <w:rsid w:val="009F1606"/>
    <w:rsid w:val="009F1F96"/>
    <w:rsid w:val="009F20BF"/>
    <w:rsid w:val="009F3F40"/>
    <w:rsid w:val="009F4228"/>
    <w:rsid w:val="009F4C7D"/>
    <w:rsid w:val="009F53C7"/>
    <w:rsid w:val="009F5615"/>
    <w:rsid w:val="009F579A"/>
    <w:rsid w:val="009F6023"/>
    <w:rsid w:val="009F7856"/>
    <w:rsid w:val="00A008D3"/>
    <w:rsid w:val="00A01425"/>
    <w:rsid w:val="00A015E8"/>
    <w:rsid w:val="00A01808"/>
    <w:rsid w:val="00A019A1"/>
    <w:rsid w:val="00A025BA"/>
    <w:rsid w:val="00A029BB"/>
    <w:rsid w:val="00A043C6"/>
    <w:rsid w:val="00A050D3"/>
    <w:rsid w:val="00A05CEB"/>
    <w:rsid w:val="00A062AD"/>
    <w:rsid w:val="00A07ACD"/>
    <w:rsid w:val="00A07E0C"/>
    <w:rsid w:val="00A07EB7"/>
    <w:rsid w:val="00A1028B"/>
    <w:rsid w:val="00A11D1E"/>
    <w:rsid w:val="00A1290C"/>
    <w:rsid w:val="00A129D5"/>
    <w:rsid w:val="00A1320E"/>
    <w:rsid w:val="00A133CD"/>
    <w:rsid w:val="00A13DCC"/>
    <w:rsid w:val="00A148DD"/>
    <w:rsid w:val="00A15995"/>
    <w:rsid w:val="00A1615F"/>
    <w:rsid w:val="00A1748D"/>
    <w:rsid w:val="00A2171B"/>
    <w:rsid w:val="00A2179F"/>
    <w:rsid w:val="00A2232B"/>
    <w:rsid w:val="00A22612"/>
    <w:rsid w:val="00A24CAE"/>
    <w:rsid w:val="00A25458"/>
    <w:rsid w:val="00A25826"/>
    <w:rsid w:val="00A258EB"/>
    <w:rsid w:val="00A25BCE"/>
    <w:rsid w:val="00A26F8F"/>
    <w:rsid w:val="00A271F8"/>
    <w:rsid w:val="00A30AF0"/>
    <w:rsid w:val="00A31161"/>
    <w:rsid w:val="00A3183C"/>
    <w:rsid w:val="00A3269A"/>
    <w:rsid w:val="00A332F2"/>
    <w:rsid w:val="00A33C22"/>
    <w:rsid w:val="00A347DF"/>
    <w:rsid w:val="00A34D87"/>
    <w:rsid w:val="00A356B6"/>
    <w:rsid w:val="00A35EF4"/>
    <w:rsid w:val="00A361DF"/>
    <w:rsid w:val="00A37513"/>
    <w:rsid w:val="00A37914"/>
    <w:rsid w:val="00A37D36"/>
    <w:rsid w:val="00A40CAC"/>
    <w:rsid w:val="00A41DED"/>
    <w:rsid w:val="00A42602"/>
    <w:rsid w:val="00A436FB"/>
    <w:rsid w:val="00A44B89"/>
    <w:rsid w:val="00A44E97"/>
    <w:rsid w:val="00A458B8"/>
    <w:rsid w:val="00A45AEC"/>
    <w:rsid w:val="00A4672A"/>
    <w:rsid w:val="00A4709F"/>
    <w:rsid w:val="00A505DC"/>
    <w:rsid w:val="00A50E39"/>
    <w:rsid w:val="00A513C6"/>
    <w:rsid w:val="00A52D32"/>
    <w:rsid w:val="00A530D7"/>
    <w:rsid w:val="00A5354F"/>
    <w:rsid w:val="00A539F0"/>
    <w:rsid w:val="00A542B3"/>
    <w:rsid w:val="00A54357"/>
    <w:rsid w:val="00A55559"/>
    <w:rsid w:val="00A55610"/>
    <w:rsid w:val="00A5662E"/>
    <w:rsid w:val="00A60D58"/>
    <w:rsid w:val="00A63D1F"/>
    <w:rsid w:val="00A63FA1"/>
    <w:rsid w:val="00A64D1D"/>
    <w:rsid w:val="00A65AA2"/>
    <w:rsid w:val="00A67112"/>
    <w:rsid w:val="00A7124A"/>
    <w:rsid w:val="00A71ABD"/>
    <w:rsid w:val="00A71B46"/>
    <w:rsid w:val="00A72311"/>
    <w:rsid w:val="00A72C70"/>
    <w:rsid w:val="00A72DB6"/>
    <w:rsid w:val="00A75282"/>
    <w:rsid w:val="00A754A0"/>
    <w:rsid w:val="00A755C4"/>
    <w:rsid w:val="00A75E99"/>
    <w:rsid w:val="00A761CA"/>
    <w:rsid w:val="00A76594"/>
    <w:rsid w:val="00A76732"/>
    <w:rsid w:val="00A77B2B"/>
    <w:rsid w:val="00A80331"/>
    <w:rsid w:val="00A8087F"/>
    <w:rsid w:val="00A827B9"/>
    <w:rsid w:val="00A82B89"/>
    <w:rsid w:val="00A833D0"/>
    <w:rsid w:val="00A8401C"/>
    <w:rsid w:val="00A84759"/>
    <w:rsid w:val="00A84957"/>
    <w:rsid w:val="00A84BAC"/>
    <w:rsid w:val="00A85065"/>
    <w:rsid w:val="00A85543"/>
    <w:rsid w:val="00A85D25"/>
    <w:rsid w:val="00A85E30"/>
    <w:rsid w:val="00A85F35"/>
    <w:rsid w:val="00A86518"/>
    <w:rsid w:val="00A86F1D"/>
    <w:rsid w:val="00A876D0"/>
    <w:rsid w:val="00A87756"/>
    <w:rsid w:val="00A909D9"/>
    <w:rsid w:val="00A9231C"/>
    <w:rsid w:val="00A9248E"/>
    <w:rsid w:val="00A93BD6"/>
    <w:rsid w:val="00A93FDD"/>
    <w:rsid w:val="00A9558C"/>
    <w:rsid w:val="00A957CE"/>
    <w:rsid w:val="00A96B16"/>
    <w:rsid w:val="00AA0391"/>
    <w:rsid w:val="00AA040B"/>
    <w:rsid w:val="00AA0548"/>
    <w:rsid w:val="00AA09A4"/>
    <w:rsid w:val="00AA0C62"/>
    <w:rsid w:val="00AA1D8B"/>
    <w:rsid w:val="00AA468E"/>
    <w:rsid w:val="00AA5417"/>
    <w:rsid w:val="00AA5B12"/>
    <w:rsid w:val="00AA5EB9"/>
    <w:rsid w:val="00AA5F2E"/>
    <w:rsid w:val="00AA766B"/>
    <w:rsid w:val="00AB1053"/>
    <w:rsid w:val="00AB246C"/>
    <w:rsid w:val="00AB2E69"/>
    <w:rsid w:val="00AB2EAE"/>
    <w:rsid w:val="00AB300E"/>
    <w:rsid w:val="00AB3400"/>
    <w:rsid w:val="00AB39ED"/>
    <w:rsid w:val="00AB3FB5"/>
    <w:rsid w:val="00AB45C2"/>
    <w:rsid w:val="00AB5120"/>
    <w:rsid w:val="00AB58B8"/>
    <w:rsid w:val="00AB69E8"/>
    <w:rsid w:val="00AC0215"/>
    <w:rsid w:val="00AC02C9"/>
    <w:rsid w:val="00AC0E64"/>
    <w:rsid w:val="00AC1445"/>
    <w:rsid w:val="00AC14AE"/>
    <w:rsid w:val="00AC1F0B"/>
    <w:rsid w:val="00AC1FAC"/>
    <w:rsid w:val="00AC27F7"/>
    <w:rsid w:val="00AC291B"/>
    <w:rsid w:val="00AC2A1D"/>
    <w:rsid w:val="00AC3066"/>
    <w:rsid w:val="00AC4C8B"/>
    <w:rsid w:val="00AC6758"/>
    <w:rsid w:val="00AC6C79"/>
    <w:rsid w:val="00AC752A"/>
    <w:rsid w:val="00AC77A6"/>
    <w:rsid w:val="00AC7A43"/>
    <w:rsid w:val="00AD0C22"/>
    <w:rsid w:val="00AD129E"/>
    <w:rsid w:val="00AD1429"/>
    <w:rsid w:val="00AD20F0"/>
    <w:rsid w:val="00AD371A"/>
    <w:rsid w:val="00AD4010"/>
    <w:rsid w:val="00AD42C1"/>
    <w:rsid w:val="00AD5223"/>
    <w:rsid w:val="00AD5394"/>
    <w:rsid w:val="00AD5776"/>
    <w:rsid w:val="00AD608B"/>
    <w:rsid w:val="00AD7F64"/>
    <w:rsid w:val="00AE0589"/>
    <w:rsid w:val="00AE05CA"/>
    <w:rsid w:val="00AE1B51"/>
    <w:rsid w:val="00AE227F"/>
    <w:rsid w:val="00AE2F05"/>
    <w:rsid w:val="00AE3097"/>
    <w:rsid w:val="00AE38E5"/>
    <w:rsid w:val="00AE3BCE"/>
    <w:rsid w:val="00AE617A"/>
    <w:rsid w:val="00AE65CA"/>
    <w:rsid w:val="00AE7579"/>
    <w:rsid w:val="00AE7F29"/>
    <w:rsid w:val="00AF000B"/>
    <w:rsid w:val="00AF02BD"/>
    <w:rsid w:val="00AF0A7D"/>
    <w:rsid w:val="00AF0E08"/>
    <w:rsid w:val="00AF2712"/>
    <w:rsid w:val="00AF2FB8"/>
    <w:rsid w:val="00AF3084"/>
    <w:rsid w:val="00AF4E5E"/>
    <w:rsid w:val="00AF60CA"/>
    <w:rsid w:val="00AF66EC"/>
    <w:rsid w:val="00AF6746"/>
    <w:rsid w:val="00AF7FA5"/>
    <w:rsid w:val="00B00E89"/>
    <w:rsid w:val="00B011E2"/>
    <w:rsid w:val="00B0159D"/>
    <w:rsid w:val="00B02030"/>
    <w:rsid w:val="00B02A95"/>
    <w:rsid w:val="00B03080"/>
    <w:rsid w:val="00B036C6"/>
    <w:rsid w:val="00B044DE"/>
    <w:rsid w:val="00B049EA"/>
    <w:rsid w:val="00B051A3"/>
    <w:rsid w:val="00B0574A"/>
    <w:rsid w:val="00B05FAE"/>
    <w:rsid w:val="00B06395"/>
    <w:rsid w:val="00B06703"/>
    <w:rsid w:val="00B06B2E"/>
    <w:rsid w:val="00B074E2"/>
    <w:rsid w:val="00B07515"/>
    <w:rsid w:val="00B10974"/>
    <w:rsid w:val="00B12039"/>
    <w:rsid w:val="00B12318"/>
    <w:rsid w:val="00B1231B"/>
    <w:rsid w:val="00B12802"/>
    <w:rsid w:val="00B13EBA"/>
    <w:rsid w:val="00B13FCE"/>
    <w:rsid w:val="00B14880"/>
    <w:rsid w:val="00B164EA"/>
    <w:rsid w:val="00B16B01"/>
    <w:rsid w:val="00B17ABB"/>
    <w:rsid w:val="00B17C8C"/>
    <w:rsid w:val="00B20E46"/>
    <w:rsid w:val="00B21B07"/>
    <w:rsid w:val="00B21F86"/>
    <w:rsid w:val="00B224B3"/>
    <w:rsid w:val="00B22F9C"/>
    <w:rsid w:val="00B235E0"/>
    <w:rsid w:val="00B2409F"/>
    <w:rsid w:val="00B26521"/>
    <w:rsid w:val="00B27B30"/>
    <w:rsid w:val="00B27E91"/>
    <w:rsid w:val="00B30018"/>
    <w:rsid w:val="00B300D1"/>
    <w:rsid w:val="00B301F7"/>
    <w:rsid w:val="00B30A67"/>
    <w:rsid w:val="00B3164D"/>
    <w:rsid w:val="00B31861"/>
    <w:rsid w:val="00B31C89"/>
    <w:rsid w:val="00B32655"/>
    <w:rsid w:val="00B338D5"/>
    <w:rsid w:val="00B33B63"/>
    <w:rsid w:val="00B34C6C"/>
    <w:rsid w:val="00B355FE"/>
    <w:rsid w:val="00B360D5"/>
    <w:rsid w:val="00B3756D"/>
    <w:rsid w:val="00B37C0B"/>
    <w:rsid w:val="00B407FA"/>
    <w:rsid w:val="00B421D1"/>
    <w:rsid w:val="00B42892"/>
    <w:rsid w:val="00B4306F"/>
    <w:rsid w:val="00B43479"/>
    <w:rsid w:val="00B43656"/>
    <w:rsid w:val="00B43B25"/>
    <w:rsid w:val="00B44A3D"/>
    <w:rsid w:val="00B44BFD"/>
    <w:rsid w:val="00B44DC8"/>
    <w:rsid w:val="00B4541A"/>
    <w:rsid w:val="00B4750E"/>
    <w:rsid w:val="00B50473"/>
    <w:rsid w:val="00B51D9C"/>
    <w:rsid w:val="00B51DE9"/>
    <w:rsid w:val="00B52A80"/>
    <w:rsid w:val="00B53738"/>
    <w:rsid w:val="00B5375D"/>
    <w:rsid w:val="00B53AE2"/>
    <w:rsid w:val="00B53CE0"/>
    <w:rsid w:val="00B54257"/>
    <w:rsid w:val="00B54D0E"/>
    <w:rsid w:val="00B5599E"/>
    <w:rsid w:val="00B55C21"/>
    <w:rsid w:val="00B55E16"/>
    <w:rsid w:val="00B56786"/>
    <w:rsid w:val="00B56C59"/>
    <w:rsid w:val="00B56D09"/>
    <w:rsid w:val="00B57066"/>
    <w:rsid w:val="00B608C1"/>
    <w:rsid w:val="00B615A6"/>
    <w:rsid w:val="00B61E5C"/>
    <w:rsid w:val="00B627CD"/>
    <w:rsid w:val="00B6282B"/>
    <w:rsid w:val="00B628C7"/>
    <w:rsid w:val="00B62D34"/>
    <w:rsid w:val="00B633FF"/>
    <w:rsid w:val="00B63A05"/>
    <w:rsid w:val="00B64942"/>
    <w:rsid w:val="00B660C3"/>
    <w:rsid w:val="00B66B40"/>
    <w:rsid w:val="00B670A1"/>
    <w:rsid w:val="00B70181"/>
    <w:rsid w:val="00B70B11"/>
    <w:rsid w:val="00B711C4"/>
    <w:rsid w:val="00B7190C"/>
    <w:rsid w:val="00B72B8C"/>
    <w:rsid w:val="00B73849"/>
    <w:rsid w:val="00B73BFF"/>
    <w:rsid w:val="00B73F87"/>
    <w:rsid w:val="00B754C6"/>
    <w:rsid w:val="00B75678"/>
    <w:rsid w:val="00B756EB"/>
    <w:rsid w:val="00B75D1F"/>
    <w:rsid w:val="00B75E7C"/>
    <w:rsid w:val="00B76255"/>
    <w:rsid w:val="00B76451"/>
    <w:rsid w:val="00B77DCE"/>
    <w:rsid w:val="00B80A30"/>
    <w:rsid w:val="00B80F4D"/>
    <w:rsid w:val="00B81F04"/>
    <w:rsid w:val="00B8203B"/>
    <w:rsid w:val="00B824C1"/>
    <w:rsid w:val="00B82565"/>
    <w:rsid w:val="00B8317B"/>
    <w:rsid w:val="00B84811"/>
    <w:rsid w:val="00B8595D"/>
    <w:rsid w:val="00B85C79"/>
    <w:rsid w:val="00B862B0"/>
    <w:rsid w:val="00B86A72"/>
    <w:rsid w:val="00B87FE7"/>
    <w:rsid w:val="00B90801"/>
    <w:rsid w:val="00B909BB"/>
    <w:rsid w:val="00B91BB1"/>
    <w:rsid w:val="00B92887"/>
    <w:rsid w:val="00B92BE0"/>
    <w:rsid w:val="00B93AA4"/>
    <w:rsid w:val="00B93BE9"/>
    <w:rsid w:val="00B9433C"/>
    <w:rsid w:val="00B944B7"/>
    <w:rsid w:val="00B9482A"/>
    <w:rsid w:val="00B95E4D"/>
    <w:rsid w:val="00B96936"/>
    <w:rsid w:val="00B9696E"/>
    <w:rsid w:val="00B977E3"/>
    <w:rsid w:val="00BA0A41"/>
    <w:rsid w:val="00BA0BF6"/>
    <w:rsid w:val="00BA0C5E"/>
    <w:rsid w:val="00BA1C03"/>
    <w:rsid w:val="00BA3260"/>
    <w:rsid w:val="00BA3883"/>
    <w:rsid w:val="00BA3BDE"/>
    <w:rsid w:val="00BA47DF"/>
    <w:rsid w:val="00BA58B1"/>
    <w:rsid w:val="00BA58F9"/>
    <w:rsid w:val="00BA616D"/>
    <w:rsid w:val="00BA67EB"/>
    <w:rsid w:val="00BA71DC"/>
    <w:rsid w:val="00BB01D9"/>
    <w:rsid w:val="00BB0310"/>
    <w:rsid w:val="00BB0423"/>
    <w:rsid w:val="00BB04AE"/>
    <w:rsid w:val="00BB05D4"/>
    <w:rsid w:val="00BB074F"/>
    <w:rsid w:val="00BB0A1C"/>
    <w:rsid w:val="00BB1CF9"/>
    <w:rsid w:val="00BB26DB"/>
    <w:rsid w:val="00BB39EA"/>
    <w:rsid w:val="00BB3CDF"/>
    <w:rsid w:val="00BB40D4"/>
    <w:rsid w:val="00BB4C6E"/>
    <w:rsid w:val="00BB508D"/>
    <w:rsid w:val="00BB7447"/>
    <w:rsid w:val="00BB7B4B"/>
    <w:rsid w:val="00BC0808"/>
    <w:rsid w:val="00BC19D3"/>
    <w:rsid w:val="00BC1D8B"/>
    <w:rsid w:val="00BC25FA"/>
    <w:rsid w:val="00BC35DC"/>
    <w:rsid w:val="00BC471C"/>
    <w:rsid w:val="00BC5152"/>
    <w:rsid w:val="00BC6258"/>
    <w:rsid w:val="00BC636A"/>
    <w:rsid w:val="00BC7456"/>
    <w:rsid w:val="00BD10D6"/>
    <w:rsid w:val="00BD1254"/>
    <w:rsid w:val="00BD19B0"/>
    <w:rsid w:val="00BD1D8A"/>
    <w:rsid w:val="00BD23AA"/>
    <w:rsid w:val="00BD37EC"/>
    <w:rsid w:val="00BD4BF2"/>
    <w:rsid w:val="00BD6AB4"/>
    <w:rsid w:val="00BD7F8A"/>
    <w:rsid w:val="00BE03D6"/>
    <w:rsid w:val="00BE151E"/>
    <w:rsid w:val="00BE22F2"/>
    <w:rsid w:val="00BE35EC"/>
    <w:rsid w:val="00BE3642"/>
    <w:rsid w:val="00BE4C46"/>
    <w:rsid w:val="00BE4CF8"/>
    <w:rsid w:val="00BE5B00"/>
    <w:rsid w:val="00BE5DBC"/>
    <w:rsid w:val="00BE6136"/>
    <w:rsid w:val="00BE657A"/>
    <w:rsid w:val="00BE65B4"/>
    <w:rsid w:val="00BE65F3"/>
    <w:rsid w:val="00BE7042"/>
    <w:rsid w:val="00BF03D4"/>
    <w:rsid w:val="00BF0611"/>
    <w:rsid w:val="00BF2896"/>
    <w:rsid w:val="00BF2D16"/>
    <w:rsid w:val="00BF39EF"/>
    <w:rsid w:val="00BF3DB8"/>
    <w:rsid w:val="00BF4426"/>
    <w:rsid w:val="00BF4729"/>
    <w:rsid w:val="00BF5B59"/>
    <w:rsid w:val="00BF5FBE"/>
    <w:rsid w:val="00BF64C6"/>
    <w:rsid w:val="00C00927"/>
    <w:rsid w:val="00C00D41"/>
    <w:rsid w:val="00C018F9"/>
    <w:rsid w:val="00C0239B"/>
    <w:rsid w:val="00C02B6F"/>
    <w:rsid w:val="00C048ED"/>
    <w:rsid w:val="00C048FD"/>
    <w:rsid w:val="00C0496F"/>
    <w:rsid w:val="00C04F1D"/>
    <w:rsid w:val="00C05060"/>
    <w:rsid w:val="00C0507D"/>
    <w:rsid w:val="00C06130"/>
    <w:rsid w:val="00C06AA0"/>
    <w:rsid w:val="00C06FEE"/>
    <w:rsid w:val="00C07148"/>
    <w:rsid w:val="00C1183A"/>
    <w:rsid w:val="00C1237E"/>
    <w:rsid w:val="00C12417"/>
    <w:rsid w:val="00C1258A"/>
    <w:rsid w:val="00C125C3"/>
    <w:rsid w:val="00C1387C"/>
    <w:rsid w:val="00C13FD1"/>
    <w:rsid w:val="00C14910"/>
    <w:rsid w:val="00C14D3C"/>
    <w:rsid w:val="00C1624C"/>
    <w:rsid w:val="00C16AB0"/>
    <w:rsid w:val="00C16C13"/>
    <w:rsid w:val="00C16F93"/>
    <w:rsid w:val="00C16FA9"/>
    <w:rsid w:val="00C1705F"/>
    <w:rsid w:val="00C174FC"/>
    <w:rsid w:val="00C1752D"/>
    <w:rsid w:val="00C17B16"/>
    <w:rsid w:val="00C17F68"/>
    <w:rsid w:val="00C20EC4"/>
    <w:rsid w:val="00C2105A"/>
    <w:rsid w:val="00C2135F"/>
    <w:rsid w:val="00C21401"/>
    <w:rsid w:val="00C22086"/>
    <w:rsid w:val="00C22CBD"/>
    <w:rsid w:val="00C2344E"/>
    <w:rsid w:val="00C2492E"/>
    <w:rsid w:val="00C24CAD"/>
    <w:rsid w:val="00C24CFE"/>
    <w:rsid w:val="00C24D2B"/>
    <w:rsid w:val="00C25741"/>
    <w:rsid w:val="00C266F8"/>
    <w:rsid w:val="00C26722"/>
    <w:rsid w:val="00C26ADD"/>
    <w:rsid w:val="00C272CB"/>
    <w:rsid w:val="00C30F69"/>
    <w:rsid w:val="00C325E0"/>
    <w:rsid w:val="00C326CE"/>
    <w:rsid w:val="00C32C2C"/>
    <w:rsid w:val="00C32D0B"/>
    <w:rsid w:val="00C332A9"/>
    <w:rsid w:val="00C34358"/>
    <w:rsid w:val="00C35F7A"/>
    <w:rsid w:val="00C36231"/>
    <w:rsid w:val="00C36F5F"/>
    <w:rsid w:val="00C3757F"/>
    <w:rsid w:val="00C37866"/>
    <w:rsid w:val="00C405FD"/>
    <w:rsid w:val="00C4099D"/>
    <w:rsid w:val="00C42153"/>
    <w:rsid w:val="00C42C6A"/>
    <w:rsid w:val="00C42C6D"/>
    <w:rsid w:val="00C42EE8"/>
    <w:rsid w:val="00C43C38"/>
    <w:rsid w:val="00C44F8E"/>
    <w:rsid w:val="00C46445"/>
    <w:rsid w:val="00C470F9"/>
    <w:rsid w:val="00C47609"/>
    <w:rsid w:val="00C47EA6"/>
    <w:rsid w:val="00C504AD"/>
    <w:rsid w:val="00C505C8"/>
    <w:rsid w:val="00C50B8F"/>
    <w:rsid w:val="00C51F63"/>
    <w:rsid w:val="00C523BF"/>
    <w:rsid w:val="00C5300C"/>
    <w:rsid w:val="00C54025"/>
    <w:rsid w:val="00C54DFB"/>
    <w:rsid w:val="00C54F33"/>
    <w:rsid w:val="00C57959"/>
    <w:rsid w:val="00C60AB8"/>
    <w:rsid w:val="00C60C8E"/>
    <w:rsid w:val="00C6192D"/>
    <w:rsid w:val="00C61E85"/>
    <w:rsid w:val="00C62321"/>
    <w:rsid w:val="00C624AD"/>
    <w:rsid w:val="00C631CE"/>
    <w:rsid w:val="00C632F3"/>
    <w:rsid w:val="00C635EC"/>
    <w:rsid w:val="00C64911"/>
    <w:rsid w:val="00C65981"/>
    <w:rsid w:val="00C65999"/>
    <w:rsid w:val="00C66602"/>
    <w:rsid w:val="00C66806"/>
    <w:rsid w:val="00C66B7E"/>
    <w:rsid w:val="00C677AE"/>
    <w:rsid w:val="00C67E63"/>
    <w:rsid w:val="00C70358"/>
    <w:rsid w:val="00C70949"/>
    <w:rsid w:val="00C70DB8"/>
    <w:rsid w:val="00C71150"/>
    <w:rsid w:val="00C71E07"/>
    <w:rsid w:val="00C72B55"/>
    <w:rsid w:val="00C744FE"/>
    <w:rsid w:val="00C74708"/>
    <w:rsid w:val="00C7501E"/>
    <w:rsid w:val="00C7548F"/>
    <w:rsid w:val="00C7728A"/>
    <w:rsid w:val="00C801FF"/>
    <w:rsid w:val="00C80CD2"/>
    <w:rsid w:val="00C8131B"/>
    <w:rsid w:val="00C8158F"/>
    <w:rsid w:val="00C81E96"/>
    <w:rsid w:val="00C830CF"/>
    <w:rsid w:val="00C83F4B"/>
    <w:rsid w:val="00C857AC"/>
    <w:rsid w:val="00C85D66"/>
    <w:rsid w:val="00C85EF9"/>
    <w:rsid w:val="00C8612F"/>
    <w:rsid w:val="00C90299"/>
    <w:rsid w:val="00C90678"/>
    <w:rsid w:val="00C90932"/>
    <w:rsid w:val="00C91515"/>
    <w:rsid w:val="00C91848"/>
    <w:rsid w:val="00C925DB"/>
    <w:rsid w:val="00C92CD9"/>
    <w:rsid w:val="00C93060"/>
    <w:rsid w:val="00C934E9"/>
    <w:rsid w:val="00C93BF5"/>
    <w:rsid w:val="00C95105"/>
    <w:rsid w:val="00C95DB2"/>
    <w:rsid w:val="00C961E7"/>
    <w:rsid w:val="00C96695"/>
    <w:rsid w:val="00C966B5"/>
    <w:rsid w:val="00C96B2D"/>
    <w:rsid w:val="00C96E8B"/>
    <w:rsid w:val="00C96EAD"/>
    <w:rsid w:val="00CA0945"/>
    <w:rsid w:val="00CA2642"/>
    <w:rsid w:val="00CA2D64"/>
    <w:rsid w:val="00CA3598"/>
    <w:rsid w:val="00CA4991"/>
    <w:rsid w:val="00CA529D"/>
    <w:rsid w:val="00CA54D0"/>
    <w:rsid w:val="00CA60BE"/>
    <w:rsid w:val="00CA72E6"/>
    <w:rsid w:val="00CA74B8"/>
    <w:rsid w:val="00CA7DA0"/>
    <w:rsid w:val="00CB2EA1"/>
    <w:rsid w:val="00CB34B9"/>
    <w:rsid w:val="00CB4CAF"/>
    <w:rsid w:val="00CB4E14"/>
    <w:rsid w:val="00CB579D"/>
    <w:rsid w:val="00CB746C"/>
    <w:rsid w:val="00CB7841"/>
    <w:rsid w:val="00CB7DB9"/>
    <w:rsid w:val="00CC1B2D"/>
    <w:rsid w:val="00CC208B"/>
    <w:rsid w:val="00CC3AC6"/>
    <w:rsid w:val="00CC4183"/>
    <w:rsid w:val="00CC5408"/>
    <w:rsid w:val="00CC5E37"/>
    <w:rsid w:val="00CC6BBF"/>
    <w:rsid w:val="00CD00EB"/>
    <w:rsid w:val="00CD102B"/>
    <w:rsid w:val="00CD2144"/>
    <w:rsid w:val="00CD29CC"/>
    <w:rsid w:val="00CD60EA"/>
    <w:rsid w:val="00CD7D64"/>
    <w:rsid w:val="00CD7E50"/>
    <w:rsid w:val="00CE163D"/>
    <w:rsid w:val="00CE230B"/>
    <w:rsid w:val="00CE236E"/>
    <w:rsid w:val="00CE290B"/>
    <w:rsid w:val="00CE3615"/>
    <w:rsid w:val="00CE3A37"/>
    <w:rsid w:val="00CE4A47"/>
    <w:rsid w:val="00CE4AD0"/>
    <w:rsid w:val="00CE4DD1"/>
    <w:rsid w:val="00CE57CC"/>
    <w:rsid w:val="00CE5D51"/>
    <w:rsid w:val="00CE66E5"/>
    <w:rsid w:val="00CE6FB0"/>
    <w:rsid w:val="00CE704A"/>
    <w:rsid w:val="00CF16CE"/>
    <w:rsid w:val="00CF17B9"/>
    <w:rsid w:val="00CF1F20"/>
    <w:rsid w:val="00CF2332"/>
    <w:rsid w:val="00CF2368"/>
    <w:rsid w:val="00CF290E"/>
    <w:rsid w:val="00CF2A4E"/>
    <w:rsid w:val="00CF35AF"/>
    <w:rsid w:val="00CF4942"/>
    <w:rsid w:val="00CF5322"/>
    <w:rsid w:val="00CF5829"/>
    <w:rsid w:val="00CF5A98"/>
    <w:rsid w:val="00CF678D"/>
    <w:rsid w:val="00CF77C2"/>
    <w:rsid w:val="00CF7B32"/>
    <w:rsid w:val="00CF7C47"/>
    <w:rsid w:val="00D00B48"/>
    <w:rsid w:val="00D0114B"/>
    <w:rsid w:val="00D01E2D"/>
    <w:rsid w:val="00D04018"/>
    <w:rsid w:val="00D04B36"/>
    <w:rsid w:val="00D04F86"/>
    <w:rsid w:val="00D05703"/>
    <w:rsid w:val="00D05D36"/>
    <w:rsid w:val="00D0628C"/>
    <w:rsid w:val="00D0645B"/>
    <w:rsid w:val="00D069A1"/>
    <w:rsid w:val="00D06C7C"/>
    <w:rsid w:val="00D10093"/>
    <w:rsid w:val="00D10F66"/>
    <w:rsid w:val="00D11EEA"/>
    <w:rsid w:val="00D13B5F"/>
    <w:rsid w:val="00D146E6"/>
    <w:rsid w:val="00D149D4"/>
    <w:rsid w:val="00D15415"/>
    <w:rsid w:val="00D15541"/>
    <w:rsid w:val="00D15FB2"/>
    <w:rsid w:val="00D1720F"/>
    <w:rsid w:val="00D1741C"/>
    <w:rsid w:val="00D217D8"/>
    <w:rsid w:val="00D21808"/>
    <w:rsid w:val="00D21CEB"/>
    <w:rsid w:val="00D22612"/>
    <w:rsid w:val="00D23893"/>
    <w:rsid w:val="00D23897"/>
    <w:rsid w:val="00D24B35"/>
    <w:rsid w:val="00D25A8E"/>
    <w:rsid w:val="00D3043B"/>
    <w:rsid w:val="00D307A4"/>
    <w:rsid w:val="00D34DF1"/>
    <w:rsid w:val="00D34FA2"/>
    <w:rsid w:val="00D35347"/>
    <w:rsid w:val="00D353DE"/>
    <w:rsid w:val="00D36723"/>
    <w:rsid w:val="00D37B11"/>
    <w:rsid w:val="00D401AA"/>
    <w:rsid w:val="00D40A4C"/>
    <w:rsid w:val="00D411B2"/>
    <w:rsid w:val="00D416D8"/>
    <w:rsid w:val="00D41F23"/>
    <w:rsid w:val="00D4203F"/>
    <w:rsid w:val="00D42ED2"/>
    <w:rsid w:val="00D42F1B"/>
    <w:rsid w:val="00D436DA"/>
    <w:rsid w:val="00D43816"/>
    <w:rsid w:val="00D4402D"/>
    <w:rsid w:val="00D4520E"/>
    <w:rsid w:val="00D45F57"/>
    <w:rsid w:val="00D47847"/>
    <w:rsid w:val="00D47D06"/>
    <w:rsid w:val="00D502A9"/>
    <w:rsid w:val="00D5062B"/>
    <w:rsid w:val="00D510BF"/>
    <w:rsid w:val="00D51264"/>
    <w:rsid w:val="00D51CE5"/>
    <w:rsid w:val="00D54D50"/>
    <w:rsid w:val="00D5666C"/>
    <w:rsid w:val="00D5687D"/>
    <w:rsid w:val="00D57074"/>
    <w:rsid w:val="00D57222"/>
    <w:rsid w:val="00D57AC9"/>
    <w:rsid w:val="00D613A3"/>
    <w:rsid w:val="00D622C4"/>
    <w:rsid w:val="00D62634"/>
    <w:rsid w:val="00D64226"/>
    <w:rsid w:val="00D649EC"/>
    <w:rsid w:val="00D65117"/>
    <w:rsid w:val="00D65671"/>
    <w:rsid w:val="00D673EC"/>
    <w:rsid w:val="00D67B7A"/>
    <w:rsid w:val="00D67FA8"/>
    <w:rsid w:val="00D71D9B"/>
    <w:rsid w:val="00D72AC5"/>
    <w:rsid w:val="00D72B17"/>
    <w:rsid w:val="00D73DA0"/>
    <w:rsid w:val="00D74654"/>
    <w:rsid w:val="00D74945"/>
    <w:rsid w:val="00D74C13"/>
    <w:rsid w:val="00D74F16"/>
    <w:rsid w:val="00D75CF8"/>
    <w:rsid w:val="00D75D34"/>
    <w:rsid w:val="00D76A16"/>
    <w:rsid w:val="00D77D32"/>
    <w:rsid w:val="00D80013"/>
    <w:rsid w:val="00D80124"/>
    <w:rsid w:val="00D807D2"/>
    <w:rsid w:val="00D80EFA"/>
    <w:rsid w:val="00D81FEF"/>
    <w:rsid w:val="00D825F9"/>
    <w:rsid w:val="00D8298D"/>
    <w:rsid w:val="00D82C7F"/>
    <w:rsid w:val="00D845A3"/>
    <w:rsid w:val="00D8562A"/>
    <w:rsid w:val="00D86059"/>
    <w:rsid w:val="00D87412"/>
    <w:rsid w:val="00D874B5"/>
    <w:rsid w:val="00D87558"/>
    <w:rsid w:val="00D87F8B"/>
    <w:rsid w:val="00D90756"/>
    <w:rsid w:val="00D90B97"/>
    <w:rsid w:val="00D91F1E"/>
    <w:rsid w:val="00D926A1"/>
    <w:rsid w:val="00D92916"/>
    <w:rsid w:val="00D92A5A"/>
    <w:rsid w:val="00D94D4D"/>
    <w:rsid w:val="00D96BE8"/>
    <w:rsid w:val="00D96D6F"/>
    <w:rsid w:val="00D96F12"/>
    <w:rsid w:val="00D973C2"/>
    <w:rsid w:val="00DA0132"/>
    <w:rsid w:val="00DA0374"/>
    <w:rsid w:val="00DA09E9"/>
    <w:rsid w:val="00DA1D68"/>
    <w:rsid w:val="00DA2BD9"/>
    <w:rsid w:val="00DA2EB8"/>
    <w:rsid w:val="00DA32E4"/>
    <w:rsid w:val="00DA38ED"/>
    <w:rsid w:val="00DA3A0E"/>
    <w:rsid w:val="00DA3AFC"/>
    <w:rsid w:val="00DA3FC4"/>
    <w:rsid w:val="00DA5A92"/>
    <w:rsid w:val="00DA5C22"/>
    <w:rsid w:val="00DA6126"/>
    <w:rsid w:val="00DA6AF4"/>
    <w:rsid w:val="00DB09C6"/>
    <w:rsid w:val="00DB0B1A"/>
    <w:rsid w:val="00DB0EAC"/>
    <w:rsid w:val="00DB1006"/>
    <w:rsid w:val="00DB110E"/>
    <w:rsid w:val="00DB1EA1"/>
    <w:rsid w:val="00DB2AC6"/>
    <w:rsid w:val="00DB3BF2"/>
    <w:rsid w:val="00DB3CF8"/>
    <w:rsid w:val="00DB3EFD"/>
    <w:rsid w:val="00DB4180"/>
    <w:rsid w:val="00DB4C1D"/>
    <w:rsid w:val="00DB562C"/>
    <w:rsid w:val="00DB56F5"/>
    <w:rsid w:val="00DB5854"/>
    <w:rsid w:val="00DB5A25"/>
    <w:rsid w:val="00DB6205"/>
    <w:rsid w:val="00DB6BB3"/>
    <w:rsid w:val="00DB7A6F"/>
    <w:rsid w:val="00DB7BFF"/>
    <w:rsid w:val="00DC04E9"/>
    <w:rsid w:val="00DC19F2"/>
    <w:rsid w:val="00DC2CC2"/>
    <w:rsid w:val="00DC49A5"/>
    <w:rsid w:val="00DC58F8"/>
    <w:rsid w:val="00DC724A"/>
    <w:rsid w:val="00DC75F4"/>
    <w:rsid w:val="00DD013E"/>
    <w:rsid w:val="00DD0330"/>
    <w:rsid w:val="00DD04F0"/>
    <w:rsid w:val="00DD0FE5"/>
    <w:rsid w:val="00DD1743"/>
    <w:rsid w:val="00DD199E"/>
    <w:rsid w:val="00DD2B7C"/>
    <w:rsid w:val="00DD2EBF"/>
    <w:rsid w:val="00DD460B"/>
    <w:rsid w:val="00DD543A"/>
    <w:rsid w:val="00DD5DEE"/>
    <w:rsid w:val="00DD6ABD"/>
    <w:rsid w:val="00DE0783"/>
    <w:rsid w:val="00DE17FF"/>
    <w:rsid w:val="00DE252E"/>
    <w:rsid w:val="00DE2932"/>
    <w:rsid w:val="00DE2D25"/>
    <w:rsid w:val="00DE2E04"/>
    <w:rsid w:val="00DE368D"/>
    <w:rsid w:val="00DE3D13"/>
    <w:rsid w:val="00DE3D74"/>
    <w:rsid w:val="00DE4A0B"/>
    <w:rsid w:val="00DE4CB8"/>
    <w:rsid w:val="00DE63FD"/>
    <w:rsid w:val="00DE6E75"/>
    <w:rsid w:val="00DF1564"/>
    <w:rsid w:val="00DF1A52"/>
    <w:rsid w:val="00DF1FA7"/>
    <w:rsid w:val="00DF2C72"/>
    <w:rsid w:val="00DF5109"/>
    <w:rsid w:val="00DF53DF"/>
    <w:rsid w:val="00DF6E47"/>
    <w:rsid w:val="00DF6E88"/>
    <w:rsid w:val="00DF7153"/>
    <w:rsid w:val="00DF73F0"/>
    <w:rsid w:val="00E00630"/>
    <w:rsid w:val="00E0116C"/>
    <w:rsid w:val="00E0174E"/>
    <w:rsid w:val="00E01CA3"/>
    <w:rsid w:val="00E0231C"/>
    <w:rsid w:val="00E026D5"/>
    <w:rsid w:val="00E029D5"/>
    <w:rsid w:val="00E02A4B"/>
    <w:rsid w:val="00E04503"/>
    <w:rsid w:val="00E04711"/>
    <w:rsid w:val="00E059FB"/>
    <w:rsid w:val="00E06886"/>
    <w:rsid w:val="00E06A47"/>
    <w:rsid w:val="00E06C41"/>
    <w:rsid w:val="00E07948"/>
    <w:rsid w:val="00E10274"/>
    <w:rsid w:val="00E14531"/>
    <w:rsid w:val="00E14F51"/>
    <w:rsid w:val="00E15129"/>
    <w:rsid w:val="00E168C8"/>
    <w:rsid w:val="00E177AF"/>
    <w:rsid w:val="00E178B8"/>
    <w:rsid w:val="00E17F55"/>
    <w:rsid w:val="00E21864"/>
    <w:rsid w:val="00E219A6"/>
    <w:rsid w:val="00E22F43"/>
    <w:rsid w:val="00E235C6"/>
    <w:rsid w:val="00E23FD5"/>
    <w:rsid w:val="00E24138"/>
    <w:rsid w:val="00E24749"/>
    <w:rsid w:val="00E251E6"/>
    <w:rsid w:val="00E25595"/>
    <w:rsid w:val="00E2645F"/>
    <w:rsid w:val="00E26574"/>
    <w:rsid w:val="00E26B72"/>
    <w:rsid w:val="00E26FDB"/>
    <w:rsid w:val="00E27AB8"/>
    <w:rsid w:val="00E31FD3"/>
    <w:rsid w:val="00E32A92"/>
    <w:rsid w:val="00E3323A"/>
    <w:rsid w:val="00E341F7"/>
    <w:rsid w:val="00E34738"/>
    <w:rsid w:val="00E34986"/>
    <w:rsid w:val="00E37129"/>
    <w:rsid w:val="00E37EE6"/>
    <w:rsid w:val="00E4023B"/>
    <w:rsid w:val="00E402F8"/>
    <w:rsid w:val="00E40A8D"/>
    <w:rsid w:val="00E40D93"/>
    <w:rsid w:val="00E410FB"/>
    <w:rsid w:val="00E4194A"/>
    <w:rsid w:val="00E42040"/>
    <w:rsid w:val="00E4249C"/>
    <w:rsid w:val="00E42E03"/>
    <w:rsid w:val="00E439D0"/>
    <w:rsid w:val="00E440E3"/>
    <w:rsid w:val="00E448CA"/>
    <w:rsid w:val="00E4509C"/>
    <w:rsid w:val="00E45309"/>
    <w:rsid w:val="00E45B63"/>
    <w:rsid w:val="00E45E2A"/>
    <w:rsid w:val="00E46039"/>
    <w:rsid w:val="00E47EE9"/>
    <w:rsid w:val="00E50220"/>
    <w:rsid w:val="00E50471"/>
    <w:rsid w:val="00E504D7"/>
    <w:rsid w:val="00E511D4"/>
    <w:rsid w:val="00E51F3D"/>
    <w:rsid w:val="00E52B34"/>
    <w:rsid w:val="00E52C09"/>
    <w:rsid w:val="00E53876"/>
    <w:rsid w:val="00E54B3F"/>
    <w:rsid w:val="00E54C7D"/>
    <w:rsid w:val="00E54F8C"/>
    <w:rsid w:val="00E55140"/>
    <w:rsid w:val="00E55356"/>
    <w:rsid w:val="00E55EE3"/>
    <w:rsid w:val="00E573FF"/>
    <w:rsid w:val="00E6010E"/>
    <w:rsid w:val="00E6083A"/>
    <w:rsid w:val="00E60D69"/>
    <w:rsid w:val="00E60FE3"/>
    <w:rsid w:val="00E610C4"/>
    <w:rsid w:val="00E61B63"/>
    <w:rsid w:val="00E61BD7"/>
    <w:rsid w:val="00E620F4"/>
    <w:rsid w:val="00E62ECD"/>
    <w:rsid w:val="00E6360E"/>
    <w:rsid w:val="00E63746"/>
    <w:rsid w:val="00E64117"/>
    <w:rsid w:val="00E64FD0"/>
    <w:rsid w:val="00E656F3"/>
    <w:rsid w:val="00E659BA"/>
    <w:rsid w:val="00E65B17"/>
    <w:rsid w:val="00E65D82"/>
    <w:rsid w:val="00E703DA"/>
    <w:rsid w:val="00E706C2"/>
    <w:rsid w:val="00E71106"/>
    <w:rsid w:val="00E728A6"/>
    <w:rsid w:val="00E72C5C"/>
    <w:rsid w:val="00E733FB"/>
    <w:rsid w:val="00E734F1"/>
    <w:rsid w:val="00E73708"/>
    <w:rsid w:val="00E74504"/>
    <w:rsid w:val="00E748D1"/>
    <w:rsid w:val="00E74CA2"/>
    <w:rsid w:val="00E75533"/>
    <w:rsid w:val="00E76857"/>
    <w:rsid w:val="00E76958"/>
    <w:rsid w:val="00E8092D"/>
    <w:rsid w:val="00E80DA4"/>
    <w:rsid w:val="00E80F51"/>
    <w:rsid w:val="00E81E11"/>
    <w:rsid w:val="00E826E0"/>
    <w:rsid w:val="00E82FA3"/>
    <w:rsid w:val="00E833B1"/>
    <w:rsid w:val="00E8358C"/>
    <w:rsid w:val="00E84595"/>
    <w:rsid w:val="00E846E8"/>
    <w:rsid w:val="00E8478D"/>
    <w:rsid w:val="00E856F2"/>
    <w:rsid w:val="00E86199"/>
    <w:rsid w:val="00E862ED"/>
    <w:rsid w:val="00E86381"/>
    <w:rsid w:val="00E86510"/>
    <w:rsid w:val="00E86945"/>
    <w:rsid w:val="00E86CC9"/>
    <w:rsid w:val="00E86E09"/>
    <w:rsid w:val="00E87501"/>
    <w:rsid w:val="00E87BA0"/>
    <w:rsid w:val="00E87F0E"/>
    <w:rsid w:val="00E902D2"/>
    <w:rsid w:val="00E9087C"/>
    <w:rsid w:val="00E909A6"/>
    <w:rsid w:val="00E94DB1"/>
    <w:rsid w:val="00E95EF0"/>
    <w:rsid w:val="00E9664A"/>
    <w:rsid w:val="00E97454"/>
    <w:rsid w:val="00E97C5E"/>
    <w:rsid w:val="00EA00D6"/>
    <w:rsid w:val="00EA0405"/>
    <w:rsid w:val="00EA0F47"/>
    <w:rsid w:val="00EA12CA"/>
    <w:rsid w:val="00EA13F6"/>
    <w:rsid w:val="00EA26C3"/>
    <w:rsid w:val="00EA2EAC"/>
    <w:rsid w:val="00EA752D"/>
    <w:rsid w:val="00EB0245"/>
    <w:rsid w:val="00EB0CBA"/>
    <w:rsid w:val="00EB1872"/>
    <w:rsid w:val="00EB24DC"/>
    <w:rsid w:val="00EB27FE"/>
    <w:rsid w:val="00EB36AB"/>
    <w:rsid w:val="00EB4514"/>
    <w:rsid w:val="00EB45AA"/>
    <w:rsid w:val="00EB4DBF"/>
    <w:rsid w:val="00EB5376"/>
    <w:rsid w:val="00EB5383"/>
    <w:rsid w:val="00EB66FD"/>
    <w:rsid w:val="00EB68AE"/>
    <w:rsid w:val="00EB7A27"/>
    <w:rsid w:val="00EC06C8"/>
    <w:rsid w:val="00EC0CAE"/>
    <w:rsid w:val="00EC0FC9"/>
    <w:rsid w:val="00EC1054"/>
    <w:rsid w:val="00EC2056"/>
    <w:rsid w:val="00EC23E2"/>
    <w:rsid w:val="00EC244E"/>
    <w:rsid w:val="00EC25D2"/>
    <w:rsid w:val="00EC27AB"/>
    <w:rsid w:val="00EC2DE7"/>
    <w:rsid w:val="00EC2FC1"/>
    <w:rsid w:val="00EC3449"/>
    <w:rsid w:val="00EC3E5A"/>
    <w:rsid w:val="00EC4CD5"/>
    <w:rsid w:val="00EC5966"/>
    <w:rsid w:val="00EC5B6A"/>
    <w:rsid w:val="00EC65A1"/>
    <w:rsid w:val="00ED1837"/>
    <w:rsid w:val="00ED2F1C"/>
    <w:rsid w:val="00ED3EE3"/>
    <w:rsid w:val="00ED416A"/>
    <w:rsid w:val="00ED463E"/>
    <w:rsid w:val="00ED4833"/>
    <w:rsid w:val="00ED4C32"/>
    <w:rsid w:val="00ED5013"/>
    <w:rsid w:val="00ED53AC"/>
    <w:rsid w:val="00ED53D6"/>
    <w:rsid w:val="00ED549A"/>
    <w:rsid w:val="00ED6717"/>
    <w:rsid w:val="00ED7698"/>
    <w:rsid w:val="00EE02E3"/>
    <w:rsid w:val="00EE1006"/>
    <w:rsid w:val="00EE2013"/>
    <w:rsid w:val="00EE202C"/>
    <w:rsid w:val="00EE2E55"/>
    <w:rsid w:val="00EE470E"/>
    <w:rsid w:val="00EE4CC4"/>
    <w:rsid w:val="00EE5163"/>
    <w:rsid w:val="00EE5C6B"/>
    <w:rsid w:val="00EE6484"/>
    <w:rsid w:val="00EE6749"/>
    <w:rsid w:val="00EE6886"/>
    <w:rsid w:val="00EE7237"/>
    <w:rsid w:val="00EE74F8"/>
    <w:rsid w:val="00EE7932"/>
    <w:rsid w:val="00EE7C0A"/>
    <w:rsid w:val="00EE7FD2"/>
    <w:rsid w:val="00EF0537"/>
    <w:rsid w:val="00EF0A4A"/>
    <w:rsid w:val="00EF1B6E"/>
    <w:rsid w:val="00EF2721"/>
    <w:rsid w:val="00EF2D8D"/>
    <w:rsid w:val="00EF32F9"/>
    <w:rsid w:val="00EF3BDE"/>
    <w:rsid w:val="00EF3D8C"/>
    <w:rsid w:val="00EF424E"/>
    <w:rsid w:val="00EF42D1"/>
    <w:rsid w:val="00EF4A60"/>
    <w:rsid w:val="00EF4DFF"/>
    <w:rsid w:val="00EF5973"/>
    <w:rsid w:val="00EF5BCE"/>
    <w:rsid w:val="00EF6090"/>
    <w:rsid w:val="00EF66F1"/>
    <w:rsid w:val="00EF6BB2"/>
    <w:rsid w:val="00EF76FA"/>
    <w:rsid w:val="00F00218"/>
    <w:rsid w:val="00F002EB"/>
    <w:rsid w:val="00F009A8"/>
    <w:rsid w:val="00F011E2"/>
    <w:rsid w:val="00F02903"/>
    <w:rsid w:val="00F04E27"/>
    <w:rsid w:val="00F054C4"/>
    <w:rsid w:val="00F054F4"/>
    <w:rsid w:val="00F05BA8"/>
    <w:rsid w:val="00F06B96"/>
    <w:rsid w:val="00F0708C"/>
    <w:rsid w:val="00F07327"/>
    <w:rsid w:val="00F1135A"/>
    <w:rsid w:val="00F12386"/>
    <w:rsid w:val="00F13501"/>
    <w:rsid w:val="00F1371E"/>
    <w:rsid w:val="00F14C96"/>
    <w:rsid w:val="00F1575A"/>
    <w:rsid w:val="00F16437"/>
    <w:rsid w:val="00F1652D"/>
    <w:rsid w:val="00F170C1"/>
    <w:rsid w:val="00F174AE"/>
    <w:rsid w:val="00F17694"/>
    <w:rsid w:val="00F214BB"/>
    <w:rsid w:val="00F22AA4"/>
    <w:rsid w:val="00F23005"/>
    <w:rsid w:val="00F232F0"/>
    <w:rsid w:val="00F255B9"/>
    <w:rsid w:val="00F25C59"/>
    <w:rsid w:val="00F26AA5"/>
    <w:rsid w:val="00F27ECE"/>
    <w:rsid w:val="00F305B1"/>
    <w:rsid w:val="00F30E76"/>
    <w:rsid w:val="00F317F9"/>
    <w:rsid w:val="00F323AB"/>
    <w:rsid w:val="00F32DD3"/>
    <w:rsid w:val="00F33F53"/>
    <w:rsid w:val="00F343A6"/>
    <w:rsid w:val="00F3477A"/>
    <w:rsid w:val="00F3746A"/>
    <w:rsid w:val="00F37928"/>
    <w:rsid w:val="00F37E78"/>
    <w:rsid w:val="00F40139"/>
    <w:rsid w:val="00F405E6"/>
    <w:rsid w:val="00F40EA8"/>
    <w:rsid w:val="00F41068"/>
    <w:rsid w:val="00F413E6"/>
    <w:rsid w:val="00F41C30"/>
    <w:rsid w:val="00F41D89"/>
    <w:rsid w:val="00F41E4F"/>
    <w:rsid w:val="00F41E51"/>
    <w:rsid w:val="00F42471"/>
    <w:rsid w:val="00F425EE"/>
    <w:rsid w:val="00F42AA3"/>
    <w:rsid w:val="00F42CCC"/>
    <w:rsid w:val="00F42D69"/>
    <w:rsid w:val="00F4346A"/>
    <w:rsid w:val="00F4387A"/>
    <w:rsid w:val="00F44066"/>
    <w:rsid w:val="00F4451B"/>
    <w:rsid w:val="00F44F5F"/>
    <w:rsid w:val="00F47B2D"/>
    <w:rsid w:val="00F506DC"/>
    <w:rsid w:val="00F50D32"/>
    <w:rsid w:val="00F53541"/>
    <w:rsid w:val="00F53756"/>
    <w:rsid w:val="00F53B4E"/>
    <w:rsid w:val="00F54C4B"/>
    <w:rsid w:val="00F54E6A"/>
    <w:rsid w:val="00F54FDF"/>
    <w:rsid w:val="00F55A17"/>
    <w:rsid w:val="00F576A1"/>
    <w:rsid w:val="00F60ADF"/>
    <w:rsid w:val="00F61E8B"/>
    <w:rsid w:val="00F625A5"/>
    <w:rsid w:val="00F63508"/>
    <w:rsid w:val="00F63AA9"/>
    <w:rsid w:val="00F647A3"/>
    <w:rsid w:val="00F64B43"/>
    <w:rsid w:val="00F66155"/>
    <w:rsid w:val="00F702C9"/>
    <w:rsid w:val="00F70AC0"/>
    <w:rsid w:val="00F713DD"/>
    <w:rsid w:val="00F7145F"/>
    <w:rsid w:val="00F71CA7"/>
    <w:rsid w:val="00F71D50"/>
    <w:rsid w:val="00F72878"/>
    <w:rsid w:val="00F73321"/>
    <w:rsid w:val="00F73DF6"/>
    <w:rsid w:val="00F75E70"/>
    <w:rsid w:val="00F75EE9"/>
    <w:rsid w:val="00F80EEE"/>
    <w:rsid w:val="00F812F8"/>
    <w:rsid w:val="00F824A1"/>
    <w:rsid w:val="00F82D26"/>
    <w:rsid w:val="00F8383D"/>
    <w:rsid w:val="00F83CC0"/>
    <w:rsid w:val="00F8662F"/>
    <w:rsid w:val="00F873B6"/>
    <w:rsid w:val="00F873D0"/>
    <w:rsid w:val="00F90D43"/>
    <w:rsid w:val="00F9147D"/>
    <w:rsid w:val="00F918B8"/>
    <w:rsid w:val="00F91A2F"/>
    <w:rsid w:val="00F92479"/>
    <w:rsid w:val="00F939D3"/>
    <w:rsid w:val="00F93E8E"/>
    <w:rsid w:val="00F95315"/>
    <w:rsid w:val="00F958EA"/>
    <w:rsid w:val="00F9592D"/>
    <w:rsid w:val="00F95B96"/>
    <w:rsid w:val="00F95DC3"/>
    <w:rsid w:val="00FA070A"/>
    <w:rsid w:val="00FA08C0"/>
    <w:rsid w:val="00FA0BC8"/>
    <w:rsid w:val="00FA110A"/>
    <w:rsid w:val="00FA1A82"/>
    <w:rsid w:val="00FA26CC"/>
    <w:rsid w:val="00FA2A3D"/>
    <w:rsid w:val="00FA2DAB"/>
    <w:rsid w:val="00FA3621"/>
    <w:rsid w:val="00FA3984"/>
    <w:rsid w:val="00FA4F4C"/>
    <w:rsid w:val="00FA5F5C"/>
    <w:rsid w:val="00FB01D3"/>
    <w:rsid w:val="00FB0BE5"/>
    <w:rsid w:val="00FB17B4"/>
    <w:rsid w:val="00FB1950"/>
    <w:rsid w:val="00FB1A4D"/>
    <w:rsid w:val="00FB3053"/>
    <w:rsid w:val="00FB36E2"/>
    <w:rsid w:val="00FB3A13"/>
    <w:rsid w:val="00FB4457"/>
    <w:rsid w:val="00FB4475"/>
    <w:rsid w:val="00FB4589"/>
    <w:rsid w:val="00FB4689"/>
    <w:rsid w:val="00FB676A"/>
    <w:rsid w:val="00FB694B"/>
    <w:rsid w:val="00FB7162"/>
    <w:rsid w:val="00FB794F"/>
    <w:rsid w:val="00FC0177"/>
    <w:rsid w:val="00FC093A"/>
    <w:rsid w:val="00FC0B5D"/>
    <w:rsid w:val="00FC0D90"/>
    <w:rsid w:val="00FC15A7"/>
    <w:rsid w:val="00FC15FE"/>
    <w:rsid w:val="00FC265F"/>
    <w:rsid w:val="00FC26F6"/>
    <w:rsid w:val="00FC2AAE"/>
    <w:rsid w:val="00FC2C06"/>
    <w:rsid w:val="00FC3362"/>
    <w:rsid w:val="00FC3A6C"/>
    <w:rsid w:val="00FC3EA5"/>
    <w:rsid w:val="00FC4482"/>
    <w:rsid w:val="00FC4D30"/>
    <w:rsid w:val="00FC5C90"/>
    <w:rsid w:val="00FC5DC6"/>
    <w:rsid w:val="00FC5F10"/>
    <w:rsid w:val="00FC610D"/>
    <w:rsid w:val="00FC6542"/>
    <w:rsid w:val="00FD09DA"/>
    <w:rsid w:val="00FD14E6"/>
    <w:rsid w:val="00FD1ADA"/>
    <w:rsid w:val="00FD1BBE"/>
    <w:rsid w:val="00FD1C28"/>
    <w:rsid w:val="00FD1C47"/>
    <w:rsid w:val="00FD1C94"/>
    <w:rsid w:val="00FD32D5"/>
    <w:rsid w:val="00FD372D"/>
    <w:rsid w:val="00FD3ABF"/>
    <w:rsid w:val="00FD401D"/>
    <w:rsid w:val="00FD51A8"/>
    <w:rsid w:val="00FD65D1"/>
    <w:rsid w:val="00FD6758"/>
    <w:rsid w:val="00FD7116"/>
    <w:rsid w:val="00FE07F6"/>
    <w:rsid w:val="00FE1A1F"/>
    <w:rsid w:val="00FE4058"/>
    <w:rsid w:val="00FE449A"/>
    <w:rsid w:val="00FE4AFF"/>
    <w:rsid w:val="00FE56C6"/>
    <w:rsid w:val="00FE59D2"/>
    <w:rsid w:val="00FF1EB0"/>
    <w:rsid w:val="00FF2D9B"/>
    <w:rsid w:val="00FF31F5"/>
    <w:rsid w:val="00FF3606"/>
    <w:rsid w:val="00FF41A3"/>
    <w:rsid w:val="00FF4469"/>
    <w:rsid w:val="00FF4A94"/>
    <w:rsid w:val="00FF507B"/>
    <w:rsid w:val="00FF6317"/>
    <w:rsid w:val="00FF6F26"/>
    <w:rsid w:val="00FF71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19BEC"/>
  <w15:docId w15:val="{4AE96E70-240A-4C5D-85BE-2048E8AE1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40" w:line="31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666C"/>
    <w:pPr>
      <w:spacing w:after="0" w:line="240" w:lineRule="auto"/>
      <w:jc w:val="left"/>
    </w:pPr>
    <w:rPr>
      <w:rFonts w:ascii="Times New Roman" w:eastAsia="Times New Roman" w:hAnsi="Times New Roman" w:cs="Times New Roman"/>
      <w:sz w:val="20"/>
      <w:szCs w:val="20"/>
    </w:rPr>
  </w:style>
  <w:style w:type="paragraph" w:styleId="Naslov1">
    <w:name w:val="heading 1"/>
    <w:basedOn w:val="Navaden"/>
    <w:next w:val="Navaden"/>
    <w:link w:val="Naslov1Znak"/>
    <w:qFormat/>
    <w:rsid w:val="00932B3A"/>
    <w:pPr>
      <w:keepNext/>
      <w:keepLines/>
      <w:suppressAutoHyphens/>
      <w:spacing w:before="480"/>
      <w:outlineLvl w:val="0"/>
    </w:pPr>
    <w:rPr>
      <w:rFonts w:asciiTheme="majorHAnsi" w:eastAsiaTheme="majorEastAsia" w:hAnsiTheme="majorHAnsi" w:cstheme="majorBidi"/>
      <w:b/>
      <w:bCs/>
      <w:color w:val="1A3876" w:themeColor="accent1"/>
      <w:sz w:val="36"/>
      <w:szCs w:val="28"/>
      <w:lang w:bidi="en-US"/>
    </w:rPr>
  </w:style>
  <w:style w:type="paragraph" w:styleId="Naslov2">
    <w:name w:val="heading 2"/>
    <w:basedOn w:val="Navaden"/>
    <w:next w:val="Navaden"/>
    <w:link w:val="Naslov2Znak"/>
    <w:unhideWhenUsed/>
    <w:qFormat/>
    <w:rsid w:val="00932B3A"/>
    <w:pPr>
      <w:keepNext/>
      <w:keepLines/>
      <w:suppressAutoHyphens/>
      <w:spacing w:before="300"/>
      <w:contextualSpacing/>
      <w:outlineLvl w:val="1"/>
    </w:pPr>
    <w:rPr>
      <w:rFonts w:asciiTheme="majorHAnsi" w:hAnsiTheme="majorHAnsi"/>
      <w:color w:val="1A3876" w:themeColor="accent1"/>
      <w:sz w:val="32"/>
      <w:szCs w:val="26"/>
    </w:rPr>
  </w:style>
  <w:style w:type="paragraph" w:styleId="Naslov3">
    <w:name w:val="heading 3"/>
    <w:basedOn w:val="Navaden"/>
    <w:next w:val="Navaden"/>
    <w:link w:val="Naslov3Znak"/>
    <w:uiPriority w:val="9"/>
    <w:unhideWhenUsed/>
    <w:qFormat/>
    <w:rsid w:val="00932B3A"/>
    <w:pPr>
      <w:keepNext/>
      <w:keepLines/>
      <w:suppressAutoHyphens/>
      <w:spacing w:before="300"/>
      <w:outlineLvl w:val="2"/>
    </w:pPr>
    <w:rPr>
      <w:rFonts w:asciiTheme="majorHAnsi" w:eastAsiaTheme="majorEastAsia" w:hAnsiTheme="majorHAnsi" w:cstheme="majorBidi"/>
      <w:b/>
      <w:bCs/>
      <w:color w:val="9C313B"/>
      <w:sz w:val="26"/>
      <w:lang w:bidi="en-US"/>
    </w:rPr>
  </w:style>
  <w:style w:type="paragraph" w:styleId="Naslov4">
    <w:name w:val="heading 4"/>
    <w:basedOn w:val="Navaden"/>
    <w:next w:val="Navaden"/>
    <w:link w:val="Naslov4Znak"/>
    <w:unhideWhenUsed/>
    <w:qFormat/>
    <w:rsid w:val="00932B3A"/>
    <w:pPr>
      <w:keepNext/>
      <w:keepLines/>
      <w:suppressAutoHyphens/>
      <w:spacing w:before="300"/>
      <w:outlineLvl w:val="3"/>
    </w:pPr>
    <w:rPr>
      <w:rFonts w:asciiTheme="majorHAnsi" w:eastAsiaTheme="majorEastAsia" w:hAnsiTheme="majorHAnsi" w:cstheme="majorBidi"/>
      <w:bCs/>
      <w:iCs/>
      <w:color w:val="9C313B"/>
      <w:sz w:val="26"/>
      <w:lang w:bidi="en-US"/>
    </w:rPr>
  </w:style>
  <w:style w:type="paragraph" w:styleId="Naslov5">
    <w:name w:val="heading 5"/>
    <w:basedOn w:val="Navaden"/>
    <w:next w:val="Navaden"/>
    <w:link w:val="Naslov5Znak"/>
    <w:unhideWhenUsed/>
    <w:qFormat/>
    <w:rsid w:val="00932B3A"/>
    <w:pPr>
      <w:keepNext/>
      <w:keepLines/>
      <w:suppressAutoHyphens/>
      <w:spacing w:before="300"/>
      <w:outlineLvl w:val="4"/>
    </w:pPr>
    <w:rPr>
      <w:rFonts w:asciiTheme="majorHAnsi" w:eastAsiaTheme="majorEastAsia" w:hAnsiTheme="majorHAnsi" w:cstheme="majorBidi"/>
      <w:i/>
      <w:color w:val="9C313B"/>
      <w:sz w:val="26"/>
      <w:lang w:bidi="en-US"/>
    </w:rPr>
  </w:style>
  <w:style w:type="paragraph" w:styleId="Naslov6">
    <w:name w:val="heading 6"/>
    <w:basedOn w:val="Navaden"/>
    <w:next w:val="Navaden"/>
    <w:link w:val="Naslov6Znak"/>
    <w:unhideWhenUsed/>
    <w:qFormat/>
    <w:rsid w:val="00932B3A"/>
    <w:pPr>
      <w:keepNext/>
      <w:keepLines/>
      <w:suppressAutoHyphens/>
      <w:spacing w:before="300"/>
      <w:outlineLvl w:val="5"/>
    </w:pPr>
    <w:rPr>
      <w:rFonts w:eastAsiaTheme="majorEastAsia" w:cstheme="majorBidi"/>
      <w:b/>
      <w:i/>
      <w:iCs/>
      <w:color w:val="1A3876" w:themeColor="text2"/>
      <w:lang w:bidi="en-US"/>
    </w:rPr>
  </w:style>
  <w:style w:type="paragraph" w:styleId="Naslov7">
    <w:name w:val="heading 7"/>
    <w:basedOn w:val="Navaden"/>
    <w:next w:val="Navaden"/>
    <w:link w:val="Naslov7Znak"/>
    <w:unhideWhenUsed/>
    <w:qFormat/>
    <w:rsid w:val="00932B3A"/>
    <w:pPr>
      <w:keepNext/>
      <w:keepLines/>
      <w:suppressAutoHyphens/>
      <w:spacing w:before="300"/>
      <w:outlineLvl w:val="6"/>
    </w:pPr>
    <w:rPr>
      <w:rFonts w:eastAsiaTheme="majorEastAsia" w:cstheme="majorBidi"/>
      <w:i/>
      <w:iCs/>
      <w:color w:val="1A3876" w:themeColor="text2"/>
      <w:lang w:bidi="en-US"/>
    </w:rPr>
  </w:style>
  <w:style w:type="paragraph" w:styleId="Naslov8">
    <w:name w:val="heading 8"/>
    <w:basedOn w:val="Navaden"/>
    <w:next w:val="Navaden"/>
    <w:link w:val="Naslov8Znak"/>
    <w:unhideWhenUsed/>
    <w:qFormat/>
    <w:rsid w:val="00932B3A"/>
    <w:pPr>
      <w:keepNext/>
      <w:keepLines/>
      <w:suppressAutoHyphens/>
      <w:spacing w:before="300"/>
      <w:outlineLvl w:val="7"/>
    </w:pPr>
    <w:rPr>
      <w:rFonts w:eastAsiaTheme="majorEastAsia" w:cstheme="majorBidi"/>
      <w:i/>
      <w:color w:val="1A3876" w:themeColor="text2"/>
      <w:lang w:bidi="en-US"/>
    </w:rPr>
  </w:style>
  <w:style w:type="paragraph" w:styleId="Naslov9">
    <w:name w:val="heading 9"/>
    <w:basedOn w:val="Navaden"/>
    <w:next w:val="Navaden"/>
    <w:link w:val="Naslov9Znak"/>
    <w:unhideWhenUsed/>
    <w:qFormat/>
    <w:rsid w:val="00932B3A"/>
    <w:pPr>
      <w:keepNext/>
      <w:keepLines/>
      <w:suppressAutoHyphens/>
      <w:spacing w:before="300"/>
      <w:outlineLvl w:val="8"/>
    </w:pPr>
    <w:rPr>
      <w:rFonts w:eastAsiaTheme="majorEastAsia" w:cstheme="majorBidi"/>
      <w:i/>
      <w:iCs/>
      <w:color w:val="1A3876" w:themeColor="text2"/>
      <w:lang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1363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1363C"/>
    <w:rPr>
      <w:rFonts w:ascii="Tahoma" w:hAnsi="Tahoma" w:cs="Tahoma"/>
      <w:sz w:val="16"/>
      <w:szCs w:val="16"/>
    </w:rPr>
  </w:style>
  <w:style w:type="character" w:styleId="Besedilooznabemesta">
    <w:name w:val="Placeholder Text"/>
    <w:basedOn w:val="Privzetapisavaodstavka"/>
    <w:uiPriority w:val="99"/>
    <w:semiHidden/>
    <w:rsid w:val="0051363C"/>
    <w:rPr>
      <w:color w:val="808080"/>
    </w:rPr>
  </w:style>
  <w:style w:type="paragraph" w:styleId="Bibliografija">
    <w:name w:val="Bibliography"/>
    <w:basedOn w:val="Navaden"/>
    <w:next w:val="Navaden"/>
    <w:uiPriority w:val="37"/>
    <w:semiHidden/>
    <w:unhideWhenUsed/>
    <w:rsid w:val="0051363C"/>
  </w:style>
  <w:style w:type="paragraph" w:styleId="Brezrazmikov">
    <w:name w:val="No Spacing"/>
    <w:basedOn w:val="Navaden"/>
    <w:link w:val="BrezrazmikovZnak"/>
    <w:uiPriority w:val="1"/>
    <w:qFormat/>
    <w:rsid w:val="00FD6758"/>
  </w:style>
  <w:style w:type="paragraph" w:styleId="Citat">
    <w:name w:val="Quote"/>
    <w:basedOn w:val="Navaden"/>
    <w:next w:val="Navaden"/>
    <w:link w:val="CitatZnak"/>
    <w:uiPriority w:val="29"/>
    <w:semiHidden/>
    <w:qFormat/>
    <w:rsid w:val="00FD6758"/>
    <w:rPr>
      <w:i/>
      <w:iCs/>
      <w:color w:val="000000" w:themeColor="text1"/>
    </w:rPr>
  </w:style>
  <w:style w:type="character" w:customStyle="1" w:styleId="CitatZnak">
    <w:name w:val="Citat Znak"/>
    <w:basedOn w:val="Privzetapisavaodstavka"/>
    <w:link w:val="Citat"/>
    <w:uiPriority w:val="29"/>
    <w:semiHidden/>
    <w:rsid w:val="00FD6758"/>
    <w:rPr>
      <w:i/>
      <w:iCs/>
      <w:color w:val="000000" w:themeColor="text1"/>
    </w:rPr>
  </w:style>
  <w:style w:type="paragraph" w:styleId="Glava">
    <w:name w:val="header"/>
    <w:aliases w:val="E-PVO-glava,Znak, Znak, Char,body txt,Glava Znak Znak Znak Znak,Glava Znak Znak Znak Znak Znak,Glava Znak Znak Znak,Glava Znak Znak Znak Znak Znak Znak Znak Znak Znak Znak Znak Znak Znak Zn Znak"/>
    <w:basedOn w:val="Navaden"/>
    <w:link w:val="GlavaZnak"/>
    <w:unhideWhenUsed/>
    <w:rsid w:val="0051363C"/>
    <w:pPr>
      <w:tabs>
        <w:tab w:val="center" w:pos="4536"/>
        <w:tab w:val="right" w:pos="9072"/>
      </w:tabs>
    </w:pPr>
    <w:rPr>
      <w:rFonts w:asciiTheme="majorHAnsi" w:hAnsiTheme="majorHAnsi"/>
    </w:rPr>
  </w:style>
  <w:style w:type="character" w:customStyle="1" w:styleId="GlavaZnak">
    <w:name w:val="Glava Znak"/>
    <w:aliases w:val="E-PVO-glava Znak,Znak Znak, Znak Znak, Char Znak,body txt Znak,Glava Znak Znak Znak Znak Znak1,Glava Znak Znak Znak Znak Znak Znak,Glava Znak Znak Znak Znak1,Glava Znak Znak Znak Znak Znak Znak Znak Znak Znak Znak Znak Znak Znak Zn Znak Znak"/>
    <w:basedOn w:val="Privzetapisavaodstavka"/>
    <w:link w:val="Glava"/>
    <w:rsid w:val="00B43479"/>
    <w:rPr>
      <w:rFonts w:asciiTheme="majorHAnsi" w:hAnsiTheme="majorHAnsi"/>
    </w:rPr>
  </w:style>
  <w:style w:type="character" w:styleId="Hiperpovezava">
    <w:name w:val="Hyperlink"/>
    <w:basedOn w:val="Privzetapisavaodstavka"/>
    <w:uiPriority w:val="99"/>
    <w:unhideWhenUsed/>
    <w:rsid w:val="0051363C"/>
    <w:rPr>
      <w:color w:val="1A3876" w:themeColor="hyperlink"/>
      <w:u w:val="single"/>
    </w:rPr>
  </w:style>
  <w:style w:type="paragraph" w:styleId="Intenzivencitat">
    <w:name w:val="Intense Quote"/>
    <w:basedOn w:val="Navaden"/>
    <w:next w:val="Navaden"/>
    <w:link w:val="IntenzivencitatZnak"/>
    <w:uiPriority w:val="30"/>
    <w:semiHidden/>
    <w:qFormat/>
    <w:rsid w:val="00FD6758"/>
    <w:pPr>
      <w:pBdr>
        <w:bottom w:val="single" w:sz="4" w:space="4" w:color="1A3876" w:themeColor="accent1"/>
      </w:pBdr>
      <w:spacing w:before="200" w:after="280"/>
      <w:ind w:left="936" w:right="936"/>
    </w:pPr>
    <w:rPr>
      <w:b/>
      <w:bCs/>
      <w:i/>
      <w:iCs/>
      <w:color w:val="1A3876" w:themeColor="accent1"/>
    </w:rPr>
  </w:style>
  <w:style w:type="character" w:customStyle="1" w:styleId="IntenzivencitatZnak">
    <w:name w:val="Intenziven citat Znak"/>
    <w:basedOn w:val="Privzetapisavaodstavka"/>
    <w:link w:val="Intenzivencitat"/>
    <w:uiPriority w:val="30"/>
    <w:semiHidden/>
    <w:rsid w:val="00FD6758"/>
    <w:rPr>
      <w:b/>
      <w:bCs/>
      <w:i/>
      <w:iCs/>
      <w:color w:val="1A3876" w:themeColor="accent1"/>
    </w:rPr>
  </w:style>
  <w:style w:type="character" w:styleId="Intenzivenpoudarek">
    <w:name w:val="Intense Emphasis"/>
    <w:basedOn w:val="Privzetapisavaodstavka"/>
    <w:uiPriority w:val="21"/>
    <w:semiHidden/>
    <w:rsid w:val="0051363C"/>
    <w:rPr>
      <w:b/>
      <w:bCs/>
      <w:i/>
      <w:iCs/>
      <w:color w:val="1A3876" w:themeColor="accent1"/>
    </w:rPr>
  </w:style>
  <w:style w:type="character" w:styleId="Intenzivensklic">
    <w:name w:val="Intense Reference"/>
    <w:basedOn w:val="Privzetapisavaodstavka"/>
    <w:uiPriority w:val="32"/>
    <w:semiHidden/>
    <w:qFormat/>
    <w:rsid w:val="00FD6758"/>
    <w:rPr>
      <w:b/>
      <w:bCs/>
      <w:smallCaps/>
      <w:color w:val="AAAAAA" w:themeColor="accent2"/>
      <w:spacing w:val="5"/>
      <w:u w:val="single"/>
    </w:rPr>
  </w:style>
  <w:style w:type="paragraph" w:styleId="Kazaloslik">
    <w:name w:val="table of figures"/>
    <w:basedOn w:val="Navaden"/>
    <w:next w:val="Navaden"/>
    <w:uiPriority w:val="99"/>
    <w:semiHidden/>
    <w:unhideWhenUsed/>
    <w:rsid w:val="0051363C"/>
    <w:rPr>
      <w:rFonts w:asciiTheme="majorHAnsi" w:hAnsiTheme="majorHAnsi"/>
    </w:rPr>
  </w:style>
  <w:style w:type="paragraph" w:styleId="Kazalovirov">
    <w:name w:val="table of authorities"/>
    <w:basedOn w:val="Navaden"/>
    <w:next w:val="Navaden"/>
    <w:uiPriority w:val="99"/>
    <w:semiHidden/>
    <w:unhideWhenUsed/>
    <w:rsid w:val="0051363C"/>
    <w:pPr>
      <w:ind w:left="220" w:hanging="220"/>
    </w:pPr>
  </w:style>
  <w:style w:type="paragraph" w:styleId="Kazalovirov-naslov">
    <w:name w:val="toa heading"/>
    <w:basedOn w:val="Navaden"/>
    <w:next w:val="Navaden"/>
    <w:uiPriority w:val="99"/>
    <w:semiHidden/>
    <w:unhideWhenUsed/>
    <w:rsid w:val="0051363C"/>
    <w:pPr>
      <w:spacing w:before="120"/>
    </w:pPr>
    <w:rPr>
      <w:rFonts w:asciiTheme="majorHAnsi" w:eastAsiaTheme="majorEastAsia" w:hAnsiTheme="majorHAnsi" w:cstheme="majorBidi"/>
      <w:b/>
      <w:bCs/>
      <w:sz w:val="24"/>
      <w:szCs w:val="24"/>
    </w:rPr>
  </w:style>
  <w:style w:type="paragraph" w:styleId="Kazalovsebine1">
    <w:name w:val="toc 1"/>
    <w:basedOn w:val="Navaden"/>
    <w:next w:val="Navaden"/>
    <w:uiPriority w:val="39"/>
    <w:unhideWhenUsed/>
    <w:qFormat/>
    <w:rsid w:val="00FD6758"/>
    <w:pPr>
      <w:spacing w:before="360"/>
    </w:pPr>
    <w:rPr>
      <w:rFonts w:asciiTheme="majorHAnsi" w:hAnsiTheme="majorHAnsi"/>
      <w:b/>
      <w:bCs/>
      <w:caps/>
      <w:sz w:val="24"/>
      <w:szCs w:val="24"/>
    </w:rPr>
  </w:style>
  <w:style w:type="paragraph" w:styleId="Kazalovsebine2">
    <w:name w:val="toc 2"/>
    <w:basedOn w:val="Kazalovsebine1"/>
    <w:next w:val="Navaden"/>
    <w:uiPriority w:val="39"/>
    <w:unhideWhenUsed/>
    <w:rsid w:val="0051363C"/>
    <w:pPr>
      <w:spacing w:before="240"/>
    </w:pPr>
    <w:rPr>
      <w:rFonts w:asciiTheme="minorHAnsi" w:hAnsiTheme="minorHAnsi" w:cstheme="minorHAnsi"/>
      <w:caps w:val="0"/>
      <w:sz w:val="20"/>
      <w:szCs w:val="20"/>
    </w:rPr>
  </w:style>
  <w:style w:type="paragraph" w:styleId="Kazalovsebine3">
    <w:name w:val="toc 3"/>
    <w:basedOn w:val="Kazalovsebine1"/>
    <w:next w:val="Navaden"/>
    <w:uiPriority w:val="39"/>
    <w:unhideWhenUsed/>
    <w:rsid w:val="0051363C"/>
    <w:pPr>
      <w:spacing w:before="0"/>
      <w:ind w:left="200"/>
    </w:pPr>
    <w:rPr>
      <w:rFonts w:asciiTheme="minorHAnsi" w:hAnsiTheme="minorHAnsi" w:cstheme="minorHAnsi"/>
      <w:b w:val="0"/>
      <w:bCs w:val="0"/>
      <w:caps w:val="0"/>
      <w:sz w:val="20"/>
      <w:szCs w:val="20"/>
    </w:rPr>
  </w:style>
  <w:style w:type="paragraph" w:styleId="Kazalovsebine4">
    <w:name w:val="toc 4"/>
    <w:basedOn w:val="Kazalovsebine1"/>
    <w:next w:val="Navaden"/>
    <w:uiPriority w:val="39"/>
    <w:rsid w:val="0051363C"/>
    <w:pPr>
      <w:spacing w:before="0"/>
      <w:ind w:left="400"/>
    </w:pPr>
    <w:rPr>
      <w:rFonts w:asciiTheme="minorHAnsi" w:hAnsiTheme="minorHAnsi" w:cstheme="minorHAnsi"/>
      <w:b w:val="0"/>
      <w:bCs w:val="0"/>
      <w:caps w:val="0"/>
      <w:sz w:val="20"/>
      <w:szCs w:val="20"/>
    </w:rPr>
  </w:style>
  <w:style w:type="paragraph" w:styleId="Kazalovsebine5">
    <w:name w:val="toc 5"/>
    <w:basedOn w:val="Kazalovsebine1"/>
    <w:next w:val="Navaden"/>
    <w:uiPriority w:val="39"/>
    <w:rsid w:val="0051363C"/>
    <w:pPr>
      <w:spacing w:before="0"/>
      <w:ind w:left="600"/>
    </w:pPr>
    <w:rPr>
      <w:rFonts w:asciiTheme="minorHAnsi" w:hAnsiTheme="minorHAnsi" w:cstheme="minorHAnsi"/>
      <w:b w:val="0"/>
      <w:bCs w:val="0"/>
      <w:caps w:val="0"/>
      <w:sz w:val="20"/>
      <w:szCs w:val="20"/>
    </w:rPr>
  </w:style>
  <w:style w:type="paragraph" w:styleId="Kazalovsebine6">
    <w:name w:val="toc 6"/>
    <w:basedOn w:val="Kazalovsebine1"/>
    <w:next w:val="Navaden"/>
    <w:uiPriority w:val="39"/>
    <w:rsid w:val="0051363C"/>
    <w:pPr>
      <w:spacing w:before="0"/>
      <w:ind w:left="800"/>
    </w:pPr>
    <w:rPr>
      <w:rFonts w:asciiTheme="minorHAnsi" w:hAnsiTheme="minorHAnsi" w:cstheme="minorHAnsi"/>
      <w:b w:val="0"/>
      <w:bCs w:val="0"/>
      <w:caps w:val="0"/>
      <w:sz w:val="20"/>
      <w:szCs w:val="20"/>
    </w:rPr>
  </w:style>
  <w:style w:type="paragraph" w:styleId="Kazalovsebine7">
    <w:name w:val="toc 7"/>
    <w:basedOn w:val="Kazalovsebine1"/>
    <w:next w:val="Navaden"/>
    <w:uiPriority w:val="39"/>
    <w:rsid w:val="0051363C"/>
    <w:pPr>
      <w:spacing w:before="0"/>
      <w:ind w:left="1000"/>
    </w:pPr>
    <w:rPr>
      <w:rFonts w:asciiTheme="minorHAnsi" w:hAnsiTheme="minorHAnsi" w:cstheme="minorHAnsi"/>
      <w:b w:val="0"/>
      <w:bCs w:val="0"/>
      <w:caps w:val="0"/>
      <w:sz w:val="20"/>
      <w:szCs w:val="20"/>
    </w:rPr>
  </w:style>
  <w:style w:type="paragraph" w:styleId="Kazalovsebine8">
    <w:name w:val="toc 8"/>
    <w:basedOn w:val="Kazalovsebine1"/>
    <w:next w:val="Navaden"/>
    <w:uiPriority w:val="39"/>
    <w:rsid w:val="0051363C"/>
    <w:pPr>
      <w:spacing w:before="0"/>
      <w:ind w:left="1200"/>
    </w:pPr>
    <w:rPr>
      <w:rFonts w:asciiTheme="minorHAnsi" w:hAnsiTheme="minorHAnsi" w:cstheme="minorHAnsi"/>
      <w:b w:val="0"/>
      <w:bCs w:val="0"/>
      <w:caps w:val="0"/>
      <w:sz w:val="20"/>
      <w:szCs w:val="20"/>
    </w:rPr>
  </w:style>
  <w:style w:type="paragraph" w:styleId="Kazalovsebine9">
    <w:name w:val="toc 9"/>
    <w:basedOn w:val="Kazalovsebine1"/>
    <w:next w:val="Navaden"/>
    <w:uiPriority w:val="39"/>
    <w:rsid w:val="0051363C"/>
    <w:pPr>
      <w:spacing w:before="0"/>
      <w:ind w:left="1400"/>
    </w:pPr>
    <w:rPr>
      <w:rFonts w:asciiTheme="minorHAnsi" w:hAnsiTheme="minorHAnsi" w:cstheme="minorHAnsi"/>
      <w:b w:val="0"/>
      <w:bCs w:val="0"/>
      <w:caps w:val="0"/>
      <w:sz w:val="20"/>
      <w:szCs w:val="20"/>
    </w:rPr>
  </w:style>
  <w:style w:type="paragraph" w:styleId="Konnaopomba-besedilo">
    <w:name w:val="endnote text"/>
    <w:basedOn w:val="Navaden"/>
    <w:link w:val="Konnaopomba-besediloZnak"/>
    <w:uiPriority w:val="99"/>
    <w:semiHidden/>
    <w:unhideWhenUsed/>
    <w:rsid w:val="0051363C"/>
    <w:rPr>
      <w:rFonts w:asciiTheme="majorHAnsi" w:hAnsiTheme="majorHAnsi"/>
    </w:rPr>
  </w:style>
  <w:style w:type="character" w:customStyle="1" w:styleId="Konnaopomba-besediloZnak">
    <w:name w:val="Končna opomba - besedilo Znak"/>
    <w:basedOn w:val="Privzetapisavaodstavka"/>
    <w:link w:val="Konnaopomba-besedilo"/>
    <w:uiPriority w:val="99"/>
    <w:semiHidden/>
    <w:rsid w:val="0051363C"/>
    <w:rPr>
      <w:rFonts w:asciiTheme="majorHAnsi" w:hAnsiTheme="majorHAnsi"/>
      <w:sz w:val="20"/>
      <w:szCs w:val="20"/>
    </w:rPr>
  </w:style>
  <w:style w:type="character" w:styleId="Konnaopomba-sklic">
    <w:name w:val="endnote reference"/>
    <w:basedOn w:val="Privzetapisavaodstavka"/>
    <w:uiPriority w:val="99"/>
    <w:semiHidden/>
    <w:unhideWhenUsed/>
    <w:rsid w:val="0051363C"/>
    <w:rPr>
      <w:position w:val="6"/>
      <w:vertAlign w:val="baseline"/>
    </w:rPr>
  </w:style>
  <w:style w:type="character" w:styleId="Krepko">
    <w:name w:val="Strong"/>
    <w:basedOn w:val="Privzetapisavaodstavka"/>
    <w:uiPriority w:val="3"/>
    <w:qFormat/>
    <w:rsid w:val="00FD6758"/>
    <w:rPr>
      <w:b/>
      <w:bCs/>
    </w:rPr>
  </w:style>
  <w:style w:type="paragraph" w:styleId="Napis">
    <w:name w:val="caption"/>
    <w:basedOn w:val="Navaden"/>
    <w:next w:val="Navaden"/>
    <w:uiPriority w:val="35"/>
    <w:qFormat/>
    <w:rsid w:val="00FD6758"/>
    <w:pPr>
      <w:keepNext/>
      <w:keepLines/>
      <w:spacing w:before="300" w:after="300"/>
    </w:pPr>
    <w:rPr>
      <w:rFonts w:asciiTheme="majorHAnsi" w:eastAsiaTheme="minorEastAsia" w:hAnsiTheme="majorHAnsi"/>
      <w:bCs/>
      <w:szCs w:val="18"/>
      <w:lang w:bidi="en-US"/>
    </w:rPr>
  </w:style>
  <w:style w:type="paragraph" w:styleId="Naslov">
    <w:name w:val="Title"/>
    <w:basedOn w:val="Navaden"/>
    <w:next w:val="Navaden"/>
    <w:link w:val="NaslovZnak"/>
    <w:qFormat/>
    <w:rsid w:val="00FD6758"/>
    <w:pPr>
      <w:suppressAutoHyphens/>
      <w:contextualSpacing/>
    </w:pPr>
    <w:rPr>
      <w:rFonts w:eastAsiaTheme="majorEastAsia" w:cstheme="majorBidi"/>
      <w:color w:val="1A3876" w:themeColor="accent1"/>
      <w:spacing w:val="5"/>
      <w:kern w:val="28"/>
      <w:sz w:val="48"/>
      <w:szCs w:val="52"/>
      <w:lang w:bidi="en-US"/>
    </w:rPr>
  </w:style>
  <w:style w:type="character" w:customStyle="1" w:styleId="NaslovZnak">
    <w:name w:val="Naslov Znak"/>
    <w:basedOn w:val="Privzetapisavaodstavka"/>
    <w:link w:val="Naslov"/>
    <w:uiPriority w:val="10"/>
    <w:rsid w:val="00FD6758"/>
    <w:rPr>
      <w:rFonts w:eastAsiaTheme="majorEastAsia" w:cstheme="majorBidi"/>
      <w:color w:val="1A3876" w:themeColor="accent1"/>
      <w:spacing w:val="5"/>
      <w:kern w:val="28"/>
      <w:sz w:val="48"/>
      <w:szCs w:val="52"/>
      <w:lang w:bidi="en-US"/>
    </w:rPr>
  </w:style>
  <w:style w:type="character" w:customStyle="1" w:styleId="Naslov1Znak">
    <w:name w:val="Naslov 1 Znak"/>
    <w:basedOn w:val="Privzetapisavaodstavka"/>
    <w:link w:val="Naslov1"/>
    <w:rsid w:val="00932B3A"/>
    <w:rPr>
      <w:rFonts w:asciiTheme="majorHAnsi" w:eastAsiaTheme="majorEastAsia" w:hAnsiTheme="majorHAnsi" w:cstheme="majorBidi"/>
      <w:b/>
      <w:bCs/>
      <w:color w:val="1A3876" w:themeColor="accent1"/>
      <w:sz w:val="36"/>
      <w:szCs w:val="28"/>
      <w:lang w:bidi="en-US"/>
    </w:rPr>
  </w:style>
  <w:style w:type="character" w:customStyle="1" w:styleId="Naslov2Znak">
    <w:name w:val="Naslov 2 Znak"/>
    <w:basedOn w:val="Privzetapisavaodstavka"/>
    <w:link w:val="Naslov2"/>
    <w:rsid w:val="00463683"/>
    <w:rPr>
      <w:rFonts w:asciiTheme="majorHAnsi" w:hAnsiTheme="majorHAnsi"/>
      <w:color w:val="1A3876" w:themeColor="accent1"/>
      <w:sz w:val="32"/>
      <w:szCs w:val="26"/>
    </w:rPr>
  </w:style>
  <w:style w:type="character" w:customStyle="1" w:styleId="Naslov3Znak">
    <w:name w:val="Naslov 3 Znak"/>
    <w:basedOn w:val="Privzetapisavaodstavka"/>
    <w:link w:val="Naslov3"/>
    <w:uiPriority w:val="9"/>
    <w:rsid w:val="00463683"/>
    <w:rPr>
      <w:rFonts w:asciiTheme="majorHAnsi" w:eastAsiaTheme="majorEastAsia" w:hAnsiTheme="majorHAnsi" w:cstheme="majorBidi"/>
      <w:b/>
      <w:bCs/>
      <w:color w:val="9C313B"/>
      <w:sz w:val="26"/>
      <w:lang w:bidi="en-US"/>
    </w:rPr>
  </w:style>
  <w:style w:type="character" w:customStyle="1" w:styleId="Naslov4Znak">
    <w:name w:val="Naslov 4 Znak"/>
    <w:basedOn w:val="Privzetapisavaodstavka"/>
    <w:link w:val="Naslov4"/>
    <w:rsid w:val="00932B3A"/>
    <w:rPr>
      <w:rFonts w:asciiTheme="majorHAnsi" w:eastAsiaTheme="majorEastAsia" w:hAnsiTheme="majorHAnsi" w:cstheme="majorBidi"/>
      <w:bCs/>
      <w:iCs/>
      <w:color w:val="9C313B"/>
      <w:sz w:val="26"/>
      <w:lang w:bidi="en-US"/>
    </w:rPr>
  </w:style>
  <w:style w:type="character" w:customStyle="1" w:styleId="Naslov5Znak">
    <w:name w:val="Naslov 5 Znak"/>
    <w:basedOn w:val="Privzetapisavaodstavka"/>
    <w:link w:val="Naslov5"/>
    <w:rsid w:val="00932B3A"/>
    <w:rPr>
      <w:rFonts w:asciiTheme="majorHAnsi" w:eastAsiaTheme="majorEastAsia" w:hAnsiTheme="majorHAnsi" w:cstheme="majorBidi"/>
      <w:i/>
      <w:color w:val="9C313B"/>
      <w:sz w:val="26"/>
      <w:lang w:bidi="en-US"/>
    </w:rPr>
  </w:style>
  <w:style w:type="character" w:customStyle="1" w:styleId="Naslov6Znak">
    <w:name w:val="Naslov 6 Znak"/>
    <w:basedOn w:val="Privzetapisavaodstavka"/>
    <w:link w:val="Naslov6"/>
    <w:rsid w:val="00932B3A"/>
    <w:rPr>
      <w:rFonts w:ascii="Times New Roman" w:eastAsiaTheme="majorEastAsia" w:hAnsi="Times New Roman" w:cstheme="majorBidi"/>
      <w:b/>
      <w:i/>
      <w:iCs/>
      <w:color w:val="1A3876" w:themeColor="text2"/>
      <w:lang w:bidi="en-US"/>
    </w:rPr>
  </w:style>
  <w:style w:type="character" w:customStyle="1" w:styleId="Naslov7Znak">
    <w:name w:val="Naslov 7 Znak"/>
    <w:basedOn w:val="Privzetapisavaodstavka"/>
    <w:link w:val="Naslov7"/>
    <w:uiPriority w:val="9"/>
    <w:semiHidden/>
    <w:rsid w:val="00932B3A"/>
    <w:rPr>
      <w:rFonts w:eastAsiaTheme="majorEastAsia" w:cstheme="majorBidi"/>
      <w:i/>
      <w:iCs/>
      <w:color w:val="1A3876" w:themeColor="text2"/>
      <w:lang w:bidi="en-US"/>
    </w:rPr>
  </w:style>
  <w:style w:type="character" w:customStyle="1" w:styleId="Naslov8Znak">
    <w:name w:val="Naslov 8 Znak"/>
    <w:basedOn w:val="Privzetapisavaodstavka"/>
    <w:link w:val="Naslov8"/>
    <w:uiPriority w:val="9"/>
    <w:semiHidden/>
    <w:rsid w:val="00932B3A"/>
    <w:rPr>
      <w:rFonts w:eastAsiaTheme="majorEastAsia" w:cstheme="majorBidi"/>
      <w:i/>
      <w:color w:val="1A3876" w:themeColor="text2"/>
      <w:szCs w:val="20"/>
      <w:lang w:bidi="en-US"/>
    </w:rPr>
  </w:style>
  <w:style w:type="character" w:customStyle="1" w:styleId="Naslov9Znak">
    <w:name w:val="Naslov 9 Znak"/>
    <w:basedOn w:val="Privzetapisavaodstavka"/>
    <w:link w:val="Naslov9"/>
    <w:uiPriority w:val="9"/>
    <w:semiHidden/>
    <w:rsid w:val="00932B3A"/>
    <w:rPr>
      <w:rFonts w:eastAsiaTheme="majorEastAsia" w:cstheme="majorBidi"/>
      <w:i/>
      <w:iCs/>
      <w:color w:val="1A3876" w:themeColor="text2"/>
      <w:szCs w:val="20"/>
      <w:lang w:bidi="en-US"/>
    </w:rPr>
  </w:style>
  <w:style w:type="character" w:styleId="Naslovknjige">
    <w:name w:val="Book Title"/>
    <w:basedOn w:val="Privzetapisavaodstavka"/>
    <w:uiPriority w:val="33"/>
    <w:semiHidden/>
    <w:qFormat/>
    <w:rsid w:val="00FD6758"/>
    <w:rPr>
      <w:b/>
      <w:bCs/>
      <w:smallCaps/>
      <w:spacing w:val="5"/>
    </w:rPr>
  </w:style>
  <w:style w:type="paragraph" w:styleId="NaslovTOC">
    <w:name w:val="TOC Heading"/>
    <w:basedOn w:val="Naslov2"/>
    <w:next w:val="Navaden"/>
    <w:uiPriority w:val="39"/>
    <w:qFormat/>
    <w:rsid w:val="00FD6758"/>
    <w:pPr>
      <w:pageBreakBefore/>
      <w:outlineLvl w:val="9"/>
    </w:pPr>
  </w:style>
  <w:style w:type="character" w:styleId="Neenpoudarek">
    <w:name w:val="Subtle Emphasis"/>
    <w:basedOn w:val="Privzetapisavaodstavka"/>
    <w:uiPriority w:val="19"/>
    <w:semiHidden/>
    <w:rsid w:val="0051363C"/>
    <w:rPr>
      <w:i/>
      <w:iCs/>
      <w:color w:val="808080" w:themeColor="text1" w:themeTint="7F"/>
    </w:rPr>
  </w:style>
  <w:style w:type="character" w:styleId="Neensklic">
    <w:name w:val="Subtle Reference"/>
    <w:basedOn w:val="Privzetapisavaodstavka"/>
    <w:uiPriority w:val="31"/>
    <w:semiHidden/>
    <w:qFormat/>
    <w:rsid w:val="00FD6758"/>
    <w:rPr>
      <w:smallCaps/>
      <w:color w:val="AAAAAA" w:themeColor="accent2"/>
      <w:u w:val="single"/>
    </w:rPr>
  </w:style>
  <w:style w:type="paragraph" w:styleId="Noga">
    <w:name w:val="footer"/>
    <w:basedOn w:val="Navaden"/>
    <w:link w:val="NogaZnak"/>
    <w:uiPriority w:val="99"/>
    <w:unhideWhenUsed/>
    <w:rsid w:val="0051363C"/>
    <w:pPr>
      <w:tabs>
        <w:tab w:val="center" w:pos="4536"/>
        <w:tab w:val="right" w:pos="9072"/>
      </w:tabs>
    </w:pPr>
    <w:rPr>
      <w:rFonts w:asciiTheme="majorHAnsi" w:hAnsiTheme="majorHAnsi"/>
    </w:rPr>
  </w:style>
  <w:style w:type="character" w:customStyle="1" w:styleId="NogaZnak">
    <w:name w:val="Noga Znak"/>
    <w:basedOn w:val="Privzetapisavaodstavka"/>
    <w:link w:val="Noga"/>
    <w:uiPriority w:val="99"/>
    <w:rsid w:val="000616C1"/>
    <w:rPr>
      <w:rFonts w:asciiTheme="majorHAnsi" w:hAnsiTheme="majorHAnsi"/>
    </w:rPr>
  </w:style>
  <w:style w:type="paragraph" w:styleId="Odstavekseznama">
    <w:name w:val="List Paragraph"/>
    <w:aliases w:val="seznam,Bullet Number,S-List Paragraph,Diligence Check,Use Case List Paragraph,Heading2"/>
    <w:basedOn w:val="Navaden"/>
    <w:link w:val="OdstavekseznamaZnak"/>
    <w:uiPriority w:val="34"/>
    <w:unhideWhenUsed/>
    <w:qFormat/>
    <w:rsid w:val="00FD6758"/>
    <w:pPr>
      <w:ind w:left="720"/>
      <w:contextualSpacing/>
    </w:pPr>
    <w:rPr>
      <w:rFonts w:eastAsiaTheme="minorEastAsia"/>
      <w:lang w:bidi="en-US"/>
    </w:rPr>
  </w:style>
  <w:style w:type="paragraph" w:styleId="Podnaslov">
    <w:name w:val="Subtitle"/>
    <w:basedOn w:val="Navaden"/>
    <w:next w:val="Navaden"/>
    <w:link w:val="PodnaslovZnak"/>
    <w:uiPriority w:val="11"/>
    <w:qFormat/>
    <w:rsid w:val="00FD6758"/>
    <w:pPr>
      <w:numPr>
        <w:ilvl w:val="1"/>
      </w:numPr>
      <w:suppressAutoHyphens/>
    </w:pPr>
    <w:rPr>
      <w:rFonts w:asciiTheme="majorHAnsi" w:eastAsiaTheme="majorEastAsia" w:hAnsiTheme="majorHAnsi" w:cstheme="majorBidi"/>
      <w:b/>
      <w:iCs/>
      <w:color w:val="1A3876" w:themeColor="accent1"/>
      <w:spacing w:val="15"/>
      <w:sz w:val="26"/>
      <w:szCs w:val="24"/>
      <w:lang w:bidi="en-US"/>
    </w:rPr>
  </w:style>
  <w:style w:type="character" w:customStyle="1" w:styleId="PodnaslovZnak">
    <w:name w:val="Podnaslov Znak"/>
    <w:basedOn w:val="Privzetapisavaodstavka"/>
    <w:link w:val="Podnaslov"/>
    <w:uiPriority w:val="11"/>
    <w:rsid w:val="00FD6758"/>
    <w:rPr>
      <w:rFonts w:asciiTheme="majorHAnsi" w:eastAsiaTheme="majorEastAsia" w:hAnsiTheme="majorHAnsi" w:cstheme="majorBidi"/>
      <w:b/>
      <w:iCs/>
      <w:color w:val="1A3876" w:themeColor="accent1"/>
      <w:spacing w:val="15"/>
      <w:sz w:val="26"/>
      <w:szCs w:val="24"/>
      <w:lang w:bidi="en-US"/>
    </w:rPr>
  </w:style>
  <w:style w:type="character" w:styleId="Poudarek">
    <w:name w:val="Emphasis"/>
    <w:basedOn w:val="Privzetapisavaodstavka"/>
    <w:qFormat/>
    <w:rsid w:val="00FD6758"/>
    <w:rPr>
      <w:i/>
      <w:iCs/>
    </w:rPr>
  </w:style>
  <w:style w:type="paragraph" w:styleId="Sprotnaopomba-besedilo">
    <w:name w:val="footnote text"/>
    <w:basedOn w:val="Navaden"/>
    <w:link w:val="Sprotnaopomba-besediloZnak"/>
    <w:unhideWhenUsed/>
    <w:qFormat/>
    <w:rsid w:val="00FD6758"/>
    <w:rPr>
      <w:sz w:val="16"/>
    </w:rPr>
  </w:style>
  <w:style w:type="character" w:customStyle="1" w:styleId="Sprotnaopomba-besediloZnak">
    <w:name w:val="Sprotna opomba - besedilo Znak"/>
    <w:basedOn w:val="Privzetapisavaodstavka"/>
    <w:link w:val="Sprotnaopomba-besedilo"/>
    <w:uiPriority w:val="99"/>
    <w:rsid w:val="00FD6758"/>
    <w:rPr>
      <w:sz w:val="16"/>
      <w:szCs w:val="20"/>
    </w:rPr>
  </w:style>
  <w:style w:type="character" w:styleId="Sprotnaopomba-sklic">
    <w:name w:val="footnote reference"/>
    <w:basedOn w:val="Privzetapisavaodstavka"/>
    <w:uiPriority w:val="99"/>
    <w:semiHidden/>
    <w:unhideWhenUsed/>
    <w:rsid w:val="0051363C"/>
    <w:rPr>
      <w:position w:val="0"/>
      <w:vertAlign w:val="superscript"/>
    </w:rPr>
  </w:style>
  <w:style w:type="paragraph" w:styleId="Stvarnokazalo1">
    <w:name w:val="index 1"/>
    <w:basedOn w:val="Navaden"/>
    <w:next w:val="Navaden"/>
    <w:autoRedefine/>
    <w:uiPriority w:val="99"/>
    <w:semiHidden/>
    <w:unhideWhenUsed/>
    <w:rsid w:val="0051363C"/>
    <w:pPr>
      <w:ind w:left="220" w:hanging="220"/>
    </w:pPr>
    <w:rPr>
      <w:rFonts w:cstheme="minorHAnsi"/>
      <w:sz w:val="18"/>
      <w:szCs w:val="18"/>
    </w:rPr>
  </w:style>
  <w:style w:type="table" w:styleId="Tabelamrea">
    <w:name w:val="Table Grid"/>
    <w:basedOn w:val="Navadnatabela"/>
    <w:uiPriority w:val="39"/>
    <w:rsid w:val="0051363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Zgradbadokumenta">
    <w:name w:val="Document Map"/>
    <w:basedOn w:val="Navaden"/>
    <w:link w:val="ZgradbadokumentaZnak"/>
    <w:uiPriority w:val="99"/>
    <w:semiHidden/>
    <w:unhideWhenUsed/>
    <w:rsid w:val="0051363C"/>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51363C"/>
    <w:rPr>
      <w:rFonts w:ascii="Tahoma" w:hAnsi="Tahoma" w:cs="Tahoma"/>
      <w:sz w:val="16"/>
      <w:szCs w:val="16"/>
    </w:rPr>
  </w:style>
  <w:style w:type="character" w:styleId="Pripombasklic">
    <w:name w:val="annotation reference"/>
    <w:basedOn w:val="Privzetapisavaodstavka"/>
    <w:uiPriority w:val="99"/>
    <w:semiHidden/>
    <w:unhideWhenUsed/>
    <w:rsid w:val="0051363C"/>
    <w:rPr>
      <w:sz w:val="16"/>
      <w:szCs w:val="16"/>
    </w:rPr>
  </w:style>
  <w:style w:type="paragraph" w:styleId="Pripombabesedilo">
    <w:name w:val="annotation text"/>
    <w:basedOn w:val="Navaden"/>
    <w:link w:val="PripombabesediloZnak"/>
    <w:unhideWhenUsed/>
    <w:rsid w:val="0051363C"/>
  </w:style>
  <w:style w:type="character" w:customStyle="1" w:styleId="PripombabesediloZnak">
    <w:name w:val="Pripomba – besedilo Znak"/>
    <w:basedOn w:val="Privzetapisavaodstavka"/>
    <w:link w:val="Pripombabesedilo"/>
    <w:rsid w:val="0051363C"/>
    <w:rPr>
      <w:sz w:val="20"/>
      <w:szCs w:val="20"/>
    </w:rPr>
  </w:style>
  <w:style w:type="paragraph" w:styleId="Zadevapripombe">
    <w:name w:val="annotation subject"/>
    <w:basedOn w:val="Pripombabesedilo"/>
    <w:next w:val="Pripombabesedilo"/>
    <w:link w:val="ZadevapripombeZnak"/>
    <w:uiPriority w:val="99"/>
    <w:semiHidden/>
    <w:unhideWhenUsed/>
    <w:rsid w:val="0051363C"/>
    <w:rPr>
      <w:b/>
      <w:bCs/>
    </w:rPr>
  </w:style>
  <w:style w:type="character" w:customStyle="1" w:styleId="ZadevapripombeZnak">
    <w:name w:val="Zadeva pripombe Znak"/>
    <w:basedOn w:val="PripombabesediloZnak"/>
    <w:link w:val="Zadevapripombe"/>
    <w:uiPriority w:val="99"/>
    <w:semiHidden/>
    <w:rsid w:val="0051363C"/>
    <w:rPr>
      <w:b/>
      <w:bCs/>
      <w:sz w:val="20"/>
      <w:szCs w:val="20"/>
    </w:rPr>
  </w:style>
  <w:style w:type="paragraph" w:styleId="Oznaenseznam">
    <w:name w:val="List Bullet"/>
    <w:basedOn w:val="Navaden"/>
    <w:uiPriority w:val="99"/>
    <w:qFormat/>
    <w:rsid w:val="00FD6758"/>
    <w:pPr>
      <w:numPr>
        <w:numId w:val="11"/>
      </w:numPr>
    </w:pPr>
  </w:style>
  <w:style w:type="paragraph" w:styleId="Oznaenseznam2">
    <w:name w:val="List Bullet 2"/>
    <w:basedOn w:val="Navaden"/>
    <w:uiPriority w:val="99"/>
    <w:semiHidden/>
    <w:rsid w:val="00AD7F64"/>
    <w:pPr>
      <w:numPr>
        <w:numId w:val="7"/>
      </w:numPr>
      <w:contextualSpacing/>
    </w:pPr>
  </w:style>
  <w:style w:type="paragraph" w:styleId="Oznaenseznam3">
    <w:name w:val="List Bullet 3"/>
    <w:basedOn w:val="Navaden"/>
    <w:uiPriority w:val="99"/>
    <w:semiHidden/>
    <w:rsid w:val="00AD7F64"/>
    <w:pPr>
      <w:numPr>
        <w:numId w:val="8"/>
      </w:numPr>
      <w:contextualSpacing/>
    </w:pPr>
  </w:style>
  <w:style w:type="paragraph" w:styleId="Oznaenseznam4">
    <w:name w:val="List Bullet 4"/>
    <w:basedOn w:val="Navaden"/>
    <w:uiPriority w:val="99"/>
    <w:semiHidden/>
    <w:rsid w:val="00AD7F64"/>
    <w:pPr>
      <w:numPr>
        <w:numId w:val="9"/>
      </w:numPr>
      <w:contextualSpacing/>
    </w:pPr>
  </w:style>
  <w:style w:type="paragraph" w:styleId="Oznaenseznam5">
    <w:name w:val="List Bullet 5"/>
    <w:basedOn w:val="Navaden"/>
    <w:uiPriority w:val="99"/>
    <w:semiHidden/>
    <w:rsid w:val="00AD7F64"/>
    <w:pPr>
      <w:numPr>
        <w:numId w:val="10"/>
      </w:numPr>
      <w:contextualSpacing/>
    </w:pPr>
  </w:style>
  <w:style w:type="paragraph" w:styleId="Stvarnokazalo-naslov">
    <w:name w:val="index heading"/>
    <w:basedOn w:val="Naslov3"/>
    <w:next w:val="Navaden"/>
    <w:uiPriority w:val="99"/>
    <w:semiHidden/>
    <w:unhideWhenUsed/>
    <w:rsid w:val="0051363C"/>
    <w:pPr>
      <w:keepNext w:val="0"/>
      <w:keepLines w:val="0"/>
      <w:suppressAutoHyphens w:val="0"/>
      <w:spacing w:before="240" w:after="120"/>
      <w:ind w:left="140"/>
      <w:outlineLvl w:val="9"/>
    </w:pPr>
    <w:rPr>
      <w:rFonts w:eastAsiaTheme="minorHAnsi" w:cstheme="minorBidi"/>
      <w:color w:val="auto"/>
      <w:sz w:val="28"/>
      <w:szCs w:val="28"/>
      <w:lang w:bidi="ar-SA"/>
    </w:rPr>
  </w:style>
  <w:style w:type="paragraph" w:customStyle="1" w:styleId="DecimalAligned">
    <w:name w:val="Decimal Aligned"/>
    <w:basedOn w:val="Navaden"/>
    <w:uiPriority w:val="40"/>
    <w:semiHidden/>
    <w:rsid w:val="0051363C"/>
    <w:pPr>
      <w:tabs>
        <w:tab w:val="decimal" w:pos="360"/>
      </w:tabs>
      <w:spacing w:after="200" w:line="276" w:lineRule="auto"/>
    </w:pPr>
    <w:rPr>
      <w:rFonts w:eastAsiaTheme="minorEastAsia"/>
    </w:rPr>
  </w:style>
  <w:style w:type="numbering" w:customStyle="1" w:styleId="CGPKADOtevilenseznam">
    <w:name w:val="CGP KAD Oštevilčen seznam"/>
    <w:uiPriority w:val="99"/>
    <w:rsid w:val="0051363C"/>
    <w:pPr>
      <w:numPr>
        <w:numId w:val="1"/>
      </w:numPr>
    </w:pPr>
  </w:style>
  <w:style w:type="numbering" w:customStyle="1" w:styleId="CGPKADOznaenseznam">
    <w:name w:val="CGP KAD Označen seznam"/>
    <w:uiPriority w:val="99"/>
    <w:rsid w:val="0051363C"/>
    <w:pPr>
      <w:numPr>
        <w:numId w:val="2"/>
      </w:numPr>
    </w:pPr>
  </w:style>
  <w:style w:type="paragraph" w:styleId="Stvarnokazalo2">
    <w:name w:val="index 2"/>
    <w:basedOn w:val="Navaden"/>
    <w:next w:val="Navaden"/>
    <w:autoRedefine/>
    <w:uiPriority w:val="99"/>
    <w:semiHidden/>
    <w:unhideWhenUsed/>
    <w:rsid w:val="0051363C"/>
    <w:pPr>
      <w:ind w:left="440" w:hanging="220"/>
    </w:pPr>
    <w:rPr>
      <w:rFonts w:cstheme="minorHAnsi"/>
      <w:sz w:val="18"/>
      <w:szCs w:val="18"/>
    </w:rPr>
  </w:style>
  <w:style w:type="paragraph" w:styleId="Stvarnokazalo3">
    <w:name w:val="index 3"/>
    <w:basedOn w:val="Navaden"/>
    <w:next w:val="Navaden"/>
    <w:autoRedefine/>
    <w:uiPriority w:val="99"/>
    <w:semiHidden/>
    <w:unhideWhenUsed/>
    <w:rsid w:val="0051363C"/>
    <w:pPr>
      <w:ind w:left="660" w:hanging="220"/>
    </w:pPr>
    <w:rPr>
      <w:rFonts w:cstheme="minorHAnsi"/>
      <w:sz w:val="18"/>
      <w:szCs w:val="18"/>
    </w:rPr>
  </w:style>
  <w:style w:type="paragraph" w:styleId="Stvarnokazalo4">
    <w:name w:val="index 4"/>
    <w:basedOn w:val="Navaden"/>
    <w:next w:val="Navaden"/>
    <w:autoRedefine/>
    <w:uiPriority w:val="99"/>
    <w:semiHidden/>
    <w:unhideWhenUsed/>
    <w:rsid w:val="0051363C"/>
    <w:pPr>
      <w:ind w:left="880" w:hanging="220"/>
    </w:pPr>
    <w:rPr>
      <w:rFonts w:cstheme="minorHAnsi"/>
      <w:sz w:val="18"/>
      <w:szCs w:val="18"/>
    </w:rPr>
  </w:style>
  <w:style w:type="paragraph" w:styleId="Stvarnokazalo5">
    <w:name w:val="index 5"/>
    <w:basedOn w:val="Navaden"/>
    <w:next w:val="Navaden"/>
    <w:autoRedefine/>
    <w:uiPriority w:val="99"/>
    <w:semiHidden/>
    <w:unhideWhenUsed/>
    <w:rsid w:val="0051363C"/>
    <w:pPr>
      <w:ind w:left="1100" w:hanging="220"/>
    </w:pPr>
    <w:rPr>
      <w:rFonts w:cstheme="minorHAnsi"/>
      <w:sz w:val="18"/>
      <w:szCs w:val="18"/>
    </w:rPr>
  </w:style>
  <w:style w:type="paragraph" w:styleId="Stvarnokazalo6">
    <w:name w:val="index 6"/>
    <w:basedOn w:val="Navaden"/>
    <w:next w:val="Navaden"/>
    <w:autoRedefine/>
    <w:uiPriority w:val="99"/>
    <w:semiHidden/>
    <w:unhideWhenUsed/>
    <w:rsid w:val="0051363C"/>
    <w:pPr>
      <w:ind w:left="1320" w:hanging="220"/>
    </w:pPr>
    <w:rPr>
      <w:rFonts w:cstheme="minorHAnsi"/>
      <w:sz w:val="18"/>
      <w:szCs w:val="18"/>
    </w:rPr>
  </w:style>
  <w:style w:type="paragraph" w:styleId="Stvarnokazalo7">
    <w:name w:val="index 7"/>
    <w:basedOn w:val="Navaden"/>
    <w:next w:val="Navaden"/>
    <w:autoRedefine/>
    <w:uiPriority w:val="99"/>
    <w:semiHidden/>
    <w:unhideWhenUsed/>
    <w:rsid w:val="0051363C"/>
    <w:pPr>
      <w:ind w:left="1540" w:hanging="220"/>
    </w:pPr>
    <w:rPr>
      <w:rFonts w:cstheme="minorHAnsi"/>
      <w:sz w:val="18"/>
      <w:szCs w:val="18"/>
    </w:rPr>
  </w:style>
  <w:style w:type="paragraph" w:styleId="Stvarnokazalo8">
    <w:name w:val="index 8"/>
    <w:basedOn w:val="Navaden"/>
    <w:next w:val="Navaden"/>
    <w:autoRedefine/>
    <w:uiPriority w:val="99"/>
    <w:semiHidden/>
    <w:unhideWhenUsed/>
    <w:rsid w:val="0051363C"/>
    <w:pPr>
      <w:ind w:left="1760" w:hanging="220"/>
    </w:pPr>
    <w:rPr>
      <w:rFonts w:cstheme="minorHAnsi"/>
      <w:sz w:val="18"/>
      <w:szCs w:val="18"/>
    </w:rPr>
  </w:style>
  <w:style w:type="paragraph" w:styleId="Stvarnokazalo9">
    <w:name w:val="index 9"/>
    <w:basedOn w:val="Navaden"/>
    <w:next w:val="Navaden"/>
    <w:autoRedefine/>
    <w:uiPriority w:val="99"/>
    <w:semiHidden/>
    <w:unhideWhenUsed/>
    <w:rsid w:val="0051363C"/>
    <w:pPr>
      <w:ind w:left="1980" w:hanging="220"/>
    </w:pPr>
    <w:rPr>
      <w:rFonts w:cstheme="minorHAnsi"/>
      <w:sz w:val="18"/>
      <w:szCs w:val="18"/>
    </w:rPr>
  </w:style>
  <w:style w:type="paragraph" w:customStyle="1" w:styleId="GrafikaPripis">
    <w:name w:val="Grafika / Pripis"/>
    <w:basedOn w:val="Navaden"/>
    <w:next w:val="Navaden"/>
    <w:uiPriority w:val="35"/>
    <w:qFormat/>
    <w:rsid w:val="00FD6758"/>
    <w:pPr>
      <w:keepLines/>
      <w:spacing w:before="300" w:after="300"/>
      <w:jc w:val="center"/>
    </w:pPr>
    <w:rPr>
      <w:rFonts w:asciiTheme="majorHAnsi" w:hAnsiTheme="majorHAnsi"/>
      <w:sz w:val="18"/>
    </w:rPr>
  </w:style>
  <w:style w:type="paragraph" w:styleId="Otevilenseznam">
    <w:name w:val="List Number"/>
    <w:basedOn w:val="Navaden"/>
    <w:uiPriority w:val="99"/>
    <w:qFormat/>
    <w:rsid w:val="00FD6758"/>
    <w:pPr>
      <w:numPr>
        <w:numId w:val="12"/>
      </w:numPr>
    </w:pPr>
  </w:style>
  <w:style w:type="paragraph" w:styleId="Otevilenseznam2">
    <w:name w:val="List Number 2"/>
    <w:basedOn w:val="Navaden"/>
    <w:uiPriority w:val="99"/>
    <w:semiHidden/>
    <w:rsid w:val="00AD7F64"/>
    <w:pPr>
      <w:numPr>
        <w:numId w:val="3"/>
      </w:numPr>
      <w:contextualSpacing/>
    </w:pPr>
  </w:style>
  <w:style w:type="paragraph" w:styleId="Otevilenseznam3">
    <w:name w:val="List Number 3"/>
    <w:basedOn w:val="Navaden"/>
    <w:uiPriority w:val="99"/>
    <w:semiHidden/>
    <w:rsid w:val="00AD7F64"/>
    <w:pPr>
      <w:numPr>
        <w:numId w:val="6"/>
      </w:numPr>
      <w:contextualSpacing/>
    </w:pPr>
  </w:style>
  <w:style w:type="paragraph" w:styleId="Otevilenseznam4">
    <w:name w:val="List Number 4"/>
    <w:basedOn w:val="Navaden"/>
    <w:uiPriority w:val="99"/>
    <w:semiHidden/>
    <w:rsid w:val="00AD7F64"/>
    <w:pPr>
      <w:numPr>
        <w:numId w:val="4"/>
      </w:numPr>
      <w:contextualSpacing/>
    </w:pPr>
  </w:style>
  <w:style w:type="paragraph" w:styleId="Otevilenseznam5">
    <w:name w:val="List Number 5"/>
    <w:basedOn w:val="Navaden"/>
    <w:uiPriority w:val="99"/>
    <w:semiHidden/>
    <w:rsid w:val="00AD7F64"/>
    <w:pPr>
      <w:numPr>
        <w:numId w:val="5"/>
      </w:numPr>
      <w:contextualSpacing/>
    </w:pPr>
  </w:style>
  <w:style w:type="table" w:customStyle="1" w:styleId="CGPCorpBesedilo">
    <w:name w:val="CGP Corp Besedilo"/>
    <w:basedOn w:val="Navadnatabela"/>
    <w:uiPriority w:val="5"/>
    <w:qFormat/>
    <w:rsid w:val="00544522"/>
    <w:pPr>
      <w:suppressAutoHyphens/>
      <w:spacing w:after="0" w:line="240" w:lineRule="auto"/>
      <w:jc w:val="left"/>
    </w:pPr>
    <w:rPr>
      <w:rFonts w:asciiTheme="majorHAnsi" w:eastAsiaTheme="minorEastAsia" w:hAnsiTheme="majorHAnsi"/>
      <w:sz w:val="20"/>
    </w:rPr>
    <w:tblPr>
      <w:tblStyleRowBandSize w:val="1"/>
      <w:tblStyleColBandSize w:val="1"/>
      <w:jc w:val="center"/>
      <w:tblBorders>
        <w:top w:val="single" w:sz="4" w:space="0" w:color="AAAAAA"/>
        <w:bottom w:val="single" w:sz="4" w:space="0" w:color="AAAAAA"/>
        <w:insideH w:val="single" w:sz="4" w:space="0" w:color="AAAAAA"/>
      </w:tblBorders>
      <w:tblCellMar>
        <w:top w:w="57" w:type="dxa"/>
        <w:left w:w="57" w:type="dxa"/>
        <w:bottom w:w="57" w:type="dxa"/>
        <w:right w:w="57" w:type="dxa"/>
      </w:tblCellMar>
    </w:tblPr>
    <w:trPr>
      <w:cantSplit/>
      <w:jc w:val="center"/>
    </w:trPr>
    <w:tcPr>
      <w:shd w:val="clear" w:color="auto" w:fill="auto"/>
      <w:vAlign w:val="bottom"/>
    </w:tcPr>
    <w:tblStylePr w:type="firstRow">
      <w:pPr>
        <w:keepNext/>
        <w:wordWrap/>
      </w:pPr>
      <w:rPr>
        <w:rFonts w:asciiTheme="majorHAnsi" w:hAnsiTheme="majorHAnsi"/>
        <w:b/>
        <w:sz w:val="20"/>
      </w:rPr>
      <w:tblPr/>
      <w:trPr>
        <w:tblHeader/>
      </w:trPr>
    </w:tblStylePr>
    <w:tblStylePr w:type="lastRow">
      <w:pPr>
        <w:keepNext/>
        <w:wordWrap/>
      </w:pPr>
      <w:rPr>
        <w:b/>
      </w:rPr>
    </w:tblStylePr>
    <w:tblStylePr w:type="firstCol">
      <w:pPr>
        <w:jc w:val="left"/>
      </w:pPr>
      <w:rPr>
        <w:b/>
      </w:rPr>
    </w:tblStylePr>
    <w:tblStylePr w:type="lastCol">
      <w:pPr>
        <w:keepNext/>
        <w:wordWrap/>
      </w:pPr>
      <w:rPr>
        <w:b/>
      </w:rPr>
    </w:tblStylePr>
  </w:style>
  <w:style w:type="table" w:customStyle="1" w:styleId="CGPCorptevilke">
    <w:name w:val="CGP Corp Številke"/>
    <w:basedOn w:val="Navadnatabela"/>
    <w:uiPriority w:val="7"/>
    <w:qFormat/>
    <w:rsid w:val="00544522"/>
    <w:pPr>
      <w:suppressAutoHyphens/>
      <w:spacing w:after="0" w:line="240" w:lineRule="auto"/>
      <w:jc w:val="right"/>
    </w:pPr>
    <w:rPr>
      <w:rFonts w:asciiTheme="majorHAnsi" w:eastAsiaTheme="minorEastAsia" w:hAnsiTheme="majorHAnsi"/>
      <w:sz w:val="20"/>
    </w:rPr>
    <w:tblPr>
      <w:tblStyleRowBandSize w:val="1"/>
      <w:tblStyleColBandSize w:val="1"/>
      <w:jc w:val="center"/>
      <w:tblBorders>
        <w:top w:val="single" w:sz="4" w:space="0" w:color="AAAAAA"/>
        <w:bottom w:val="single" w:sz="4" w:space="0" w:color="AAAAAA"/>
        <w:insideH w:val="single" w:sz="4" w:space="0" w:color="AAAAAA"/>
      </w:tblBorders>
      <w:tblCellMar>
        <w:top w:w="57" w:type="dxa"/>
        <w:left w:w="57" w:type="dxa"/>
        <w:bottom w:w="57" w:type="dxa"/>
        <w:right w:w="57" w:type="dxa"/>
      </w:tblCellMar>
    </w:tblPr>
    <w:trPr>
      <w:cantSplit/>
      <w:jc w:val="center"/>
    </w:trPr>
    <w:tcPr>
      <w:shd w:val="clear" w:color="auto" w:fill="auto"/>
      <w:vAlign w:val="bottom"/>
    </w:tcPr>
    <w:tblStylePr w:type="firstRow">
      <w:pPr>
        <w:keepNext/>
        <w:wordWrap/>
      </w:pPr>
      <w:rPr>
        <w:rFonts w:asciiTheme="majorHAnsi" w:hAnsiTheme="majorHAnsi"/>
        <w:b/>
        <w:sz w:val="20"/>
      </w:rPr>
      <w:tblPr/>
      <w:trPr>
        <w:tblHeader/>
      </w:trPr>
    </w:tblStylePr>
    <w:tblStylePr w:type="lastRow">
      <w:pPr>
        <w:keepNext/>
        <w:wordWrap/>
      </w:pPr>
      <w:rPr>
        <w:b/>
      </w:rPr>
    </w:tblStylePr>
    <w:tblStylePr w:type="firstCol">
      <w:pPr>
        <w:jc w:val="left"/>
      </w:pPr>
      <w:rPr>
        <w:b/>
      </w:rPr>
    </w:tblStylePr>
    <w:tblStylePr w:type="lastCol">
      <w:pPr>
        <w:keepNext/>
        <w:wordWrap/>
      </w:pPr>
      <w:rPr>
        <w:b/>
      </w:rPr>
    </w:tblStylePr>
  </w:style>
  <w:style w:type="character" w:customStyle="1" w:styleId="BrezrazmikovZnak">
    <w:name w:val="Brez razmikov Znak"/>
    <w:basedOn w:val="Privzetapisavaodstavka"/>
    <w:link w:val="Brezrazmikov"/>
    <w:uiPriority w:val="1"/>
    <w:rsid w:val="00FD6758"/>
  </w:style>
  <w:style w:type="paragraph" w:customStyle="1" w:styleId="Naslovnik">
    <w:name w:val="Naslovnik"/>
    <w:basedOn w:val="Brezrazmikov"/>
    <w:next w:val="Navaden"/>
    <w:link w:val="NaslovnikChar"/>
    <w:semiHidden/>
    <w:qFormat/>
    <w:rsid w:val="00FD6758"/>
    <w:pPr>
      <w:keepNext/>
      <w:keepLines/>
      <w:suppressAutoHyphens/>
      <w:spacing w:after="1200" w:line="300" w:lineRule="exact"/>
    </w:pPr>
    <w:rPr>
      <w:b/>
      <w:sz w:val="24"/>
      <w:szCs w:val="24"/>
    </w:rPr>
  </w:style>
  <w:style w:type="character" w:customStyle="1" w:styleId="NaslovnikChar">
    <w:name w:val="Naslovnik Char"/>
    <w:basedOn w:val="BrezrazmikovZnak"/>
    <w:link w:val="Naslovnik"/>
    <w:semiHidden/>
    <w:rsid w:val="00FD6758"/>
    <w:rPr>
      <w:b/>
      <w:sz w:val="24"/>
      <w:szCs w:val="24"/>
    </w:rPr>
  </w:style>
  <w:style w:type="table" w:customStyle="1" w:styleId="CGPCorpBesediloPoudarek1">
    <w:name w:val="CGP Corp Besedilo (Poudarek 1)"/>
    <w:basedOn w:val="Navadnatabela"/>
    <w:uiPriority w:val="10"/>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rPr>
        <w:b/>
      </w:rPr>
    </w:tblStylePr>
    <w:tblStylePr w:type="lastCol">
      <w:rPr>
        <w:b/>
      </w:rPr>
    </w:tblStylePr>
  </w:style>
  <w:style w:type="table" w:customStyle="1" w:styleId="CGPCorptevilkePoudarek1">
    <w:name w:val="CGP Corp Številke (Poudarek 1)"/>
    <w:basedOn w:val="Navadnatabela"/>
    <w:uiPriority w:val="12"/>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pPr>
        <w:jc w:val="left"/>
      </w:pPr>
      <w:rPr>
        <w:b/>
      </w:rPr>
    </w:tblStylePr>
    <w:tblStylePr w:type="lastCol">
      <w:rPr>
        <w:b/>
      </w:rPr>
    </w:tblStylePr>
  </w:style>
  <w:style w:type="table" w:customStyle="1" w:styleId="CGPSkladiBesediloPoudarek4">
    <w:name w:val="CGP Skladi Besedilo (Poudarek 4)"/>
    <w:basedOn w:val="Navadnatabela"/>
    <w:uiPriority w:val="15"/>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E7CECE"/>
      <w:vAlign w:val="bottom"/>
    </w:tcPr>
    <w:tblStylePr w:type="firstRow">
      <w:pPr>
        <w:keepNext/>
        <w:wordWrap/>
      </w:pPr>
      <w:rPr>
        <w:b/>
      </w:rPr>
      <w:tblPr/>
      <w:trPr>
        <w:cantSplit/>
        <w:tblHeader/>
      </w:trPr>
      <w:tcPr>
        <w:shd w:val="clear" w:color="auto" w:fill="BA3C3F"/>
      </w:tcPr>
    </w:tblStylePr>
    <w:tblStylePr w:type="lastRow">
      <w:rPr>
        <w:b/>
      </w:rPr>
    </w:tblStylePr>
    <w:tblStylePr w:type="firstCol">
      <w:rPr>
        <w:b/>
      </w:rPr>
    </w:tblStylePr>
    <w:tblStylePr w:type="lastCol">
      <w:rPr>
        <w:b/>
      </w:rPr>
    </w:tblStylePr>
  </w:style>
  <w:style w:type="table" w:customStyle="1" w:styleId="CGPSkladitevilkePoudarek4">
    <w:name w:val="CGP Skladi Številke (Poudarek 4)"/>
    <w:basedOn w:val="Navadnatabela"/>
    <w:uiPriority w:val="17"/>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E7CECE"/>
      <w:vAlign w:val="bottom"/>
    </w:tcPr>
    <w:tblStylePr w:type="firstRow">
      <w:pPr>
        <w:keepNext/>
        <w:wordWrap/>
      </w:pPr>
      <w:rPr>
        <w:b/>
      </w:rPr>
      <w:tblPr/>
      <w:trPr>
        <w:cantSplit/>
        <w:tblHeader/>
      </w:trPr>
      <w:tcPr>
        <w:shd w:val="clear" w:color="auto" w:fill="BA3C3F"/>
      </w:tcPr>
    </w:tblStylePr>
    <w:tblStylePr w:type="lastRow">
      <w:rPr>
        <w:b/>
      </w:rPr>
    </w:tblStylePr>
    <w:tblStylePr w:type="firstCol">
      <w:pPr>
        <w:jc w:val="left"/>
      </w:pPr>
      <w:rPr>
        <w:b/>
      </w:rPr>
    </w:tblStylePr>
    <w:tblStylePr w:type="lastCol">
      <w:rPr>
        <w:b/>
      </w:rPr>
    </w:tblStylePr>
  </w:style>
  <w:style w:type="table" w:customStyle="1" w:styleId="CGPSkladiBesediloPoudarek5">
    <w:name w:val="CGP Skladi Besedilo (Poudarek 5)"/>
    <w:basedOn w:val="Navadnatabela"/>
    <w:uiPriority w:val="20"/>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FBDCCB"/>
      <w:vAlign w:val="bottom"/>
    </w:tcPr>
    <w:tblStylePr w:type="firstRow">
      <w:pPr>
        <w:keepNext/>
        <w:wordWrap/>
      </w:pPr>
      <w:rPr>
        <w:b/>
      </w:rPr>
      <w:tblPr/>
      <w:trPr>
        <w:cantSplit/>
        <w:tblHeader/>
      </w:trPr>
      <w:tcPr>
        <w:shd w:val="clear" w:color="auto" w:fill="F49400"/>
      </w:tcPr>
    </w:tblStylePr>
    <w:tblStylePr w:type="lastRow">
      <w:rPr>
        <w:b/>
      </w:rPr>
    </w:tblStylePr>
    <w:tblStylePr w:type="firstCol">
      <w:rPr>
        <w:b/>
      </w:rPr>
    </w:tblStylePr>
    <w:tblStylePr w:type="lastCol">
      <w:rPr>
        <w:b/>
      </w:rPr>
    </w:tblStylePr>
  </w:style>
  <w:style w:type="table" w:customStyle="1" w:styleId="CGPSkladitevilkePoudarek5">
    <w:name w:val="CGP Skladi Številke (Poudarek 5)"/>
    <w:basedOn w:val="Navadnatabela"/>
    <w:uiPriority w:val="22"/>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FBDCCB"/>
      <w:vAlign w:val="bottom"/>
    </w:tcPr>
    <w:tblStylePr w:type="firstRow">
      <w:pPr>
        <w:keepNext/>
        <w:wordWrap/>
      </w:pPr>
      <w:rPr>
        <w:b/>
      </w:rPr>
      <w:tblPr/>
      <w:trPr>
        <w:cantSplit/>
        <w:tblHeader/>
      </w:trPr>
      <w:tcPr>
        <w:shd w:val="clear" w:color="auto" w:fill="F49400"/>
      </w:tcPr>
    </w:tblStylePr>
    <w:tblStylePr w:type="lastRow">
      <w:rPr>
        <w:b/>
      </w:rPr>
    </w:tblStylePr>
    <w:tblStylePr w:type="firstCol">
      <w:pPr>
        <w:jc w:val="left"/>
      </w:pPr>
      <w:rPr>
        <w:b/>
      </w:rPr>
    </w:tblStylePr>
    <w:tblStylePr w:type="lastCol">
      <w:rPr>
        <w:b/>
      </w:rPr>
    </w:tblStylePr>
  </w:style>
  <w:style w:type="table" w:customStyle="1" w:styleId="CGPSkladiBesediloPoudarek6">
    <w:name w:val="CGP Skladi Besedilo (Poudarek 6)"/>
    <w:basedOn w:val="Navadnatabela"/>
    <w:uiPriority w:val="25"/>
    <w:qFormat/>
    <w:rsid w:val="005E3D1E"/>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DAE4D2"/>
      <w:vAlign w:val="bottom"/>
    </w:tcPr>
    <w:tblStylePr w:type="firstRow">
      <w:pPr>
        <w:keepNext/>
        <w:wordWrap/>
      </w:pPr>
      <w:rPr>
        <w:b/>
      </w:rPr>
      <w:tblPr/>
      <w:trPr>
        <w:cantSplit/>
        <w:tblHeader/>
      </w:trPr>
      <w:tcPr>
        <w:shd w:val="clear" w:color="auto" w:fill="88B05F"/>
      </w:tcPr>
    </w:tblStylePr>
    <w:tblStylePr w:type="lastRow">
      <w:rPr>
        <w:b/>
      </w:rPr>
    </w:tblStylePr>
    <w:tblStylePr w:type="firstCol">
      <w:rPr>
        <w:b/>
      </w:rPr>
    </w:tblStylePr>
    <w:tblStylePr w:type="lastCol">
      <w:rPr>
        <w:b/>
      </w:rPr>
    </w:tblStylePr>
  </w:style>
  <w:style w:type="table" w:customStyle="1" w:styleId="CGPSkladiStevilkePoudarek6">
    <w:name w:val="CGP Skladi Stevilke (Poudarek 6)"/>
    <w:basedOn w:val="Navadnatabela"/>
    <w:uiPriority w:val="27"/>
    <w:qFormat/>
    <w:rsid w:val="005E3D1E"/>
    <w:pPr>
      <w:suppressAutoHyphens/>
      <w:spacing w:after="0" w:line="240" w:lineRule="auto"/>
      <w:jc w:val="righ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DAE4D2"/>
      <w:vAlign w:val="bottom"/>
    </w:tcPr>
    <w:tblStylePr w:type="firstRow">
      <w:pPr>
        <w:keepNext/>
        <w:wordWrap/>
      </w:pPr>
      <w:rPr>
        <w:b/>
      </w:rPr>
      <w:tblPr/>
      <w:trPr>
        <w:cantSplit/>
        <w:tblHeader/>
      </w:trPr>
      <w:tcPr>
        <w:shd w:val="clear" w:color="auto" w:fill="88B05F"/>
      </w:tcPr>
    </w:tblStylePr>
    <w:tblStylePr w:type="lastRow">
      <w:rPr>
        <w:b/>
      </w:rPr>
    </w:tblStylePr>
    <w:tblStylePr w:type="firstCol">
      <w:pPr>
        <w:jc w:val="left"/>
      </w:pPr>
      <w:rPr>
        <w:b/>
      </w:rPr>
    </w:tblStylePr>
    <w:tblStylePr w:type="lastCol">
      <w:rPr>
        <w:b/>
      </w:rPr>
    </w:tblStylePr>
  </w:style>
  <w:style w:type="paragraph" w:styleId="Telobesedila">
    <w:name w:val="Body Text"/>
    <w:basedOn w:val="Navaden"/>
    <w:link w:val="TelobesedilaZnak"/>
    <w:rsid w:val="008B2DA4"/>
    <w:pPr>
      <w:spacing w:line="240" w:lineRule="atLeast"/>
      <w:jc w:val="center"/>
    </w:pPr>
    <w:rPr>
      <w:color w:val="000000"/>
      <w:sz w:val="24"/>
    </w:rPr>
  </w:style>
  <w:style w:type="character" w:customStyle="1" w:styleId="TelobesedilaZnak">
    <w:name w:val="Telo besedila Znak"/>
    <w:basedOn w:val="Privzetapisavaodstavka"/>
    <w:link w:val="Telobesedila"/>
    <w:rsid w:val="008B2DA4"/>
    <w:rPr>
      <w:rFonts w:ascii="Times New Roman" w:eastAsia="Times New Roman" w:hAnsi="Times New Roman" w:cs="Times New Roman"/>
      <w:color w:val="000000"/>
      <w:sz w:val="24"/>
      <w:szCs w:val="20"/>
    </w:rPr>
  </w:style>
  <w:style w:type="paragraph" w:styleId="Telobesedila2">
    <w:name w:val="Body Text 2"/>
    <w:basedOn w:val="Navaden"/>
    <w:link w:val="Telobesedila2Znak"/>
    <w:rsid w:val="008B2DA4"/>
    <w:pPr>
      <w:spacing w:line="240" w:lineRule="atLeast"/>
      <w:jc w:val="both"/>
    </w:pPr>
    <w:rPr>
      <w:color w:val="000000"/>
      <w:sz w:val="24"/>
    </w:rPr>
  </w:style>
  <w:style w:type="character" w:customStyle="1" w:styleId="Telobesedila2Znak">
    <w:name w:val="Telo besedila 2 Znak"/>
    <w:basedOn w:val="Privzetapisavaodstavka"/>
    <w:link w:val="Telobesedila2"/>
    <w:rsid w:val="008B2DA4"/>
    <w:rPr>
      <w:rFonts w:ascii="Times New Roman" w:eastAsia="Times New Roman" w:hAnsi="Times New Roman" w:cs="Times New Roman"/>
      <w:color w:val="000000"/>
      <w:sz w:val="24"/>
      <w:szCs w:val="20"/>
    </w:rPr>
  </w:style>
  <w:style w:type="paragraph" w:styleId="Telobesedila3">
    <w:name w:val="Body Text 3"/>
    <w:basedOn w:val="Navaden"/>
    <w:link w:val="Telobesedila3Znak"/>
    <w:rsid w:val="008B2DA4"/>
    <w:pPr>
      <w:jc w:val="both"/>
    </w:pPr>
    <w:rPr>
      <w:sz w:val="24"/>
    </w:rPr>
  </w:style>
  <w:style w:type="character" w:customStyle="1" w:styleId="Telobesedila3Znak">
    <w:name w:val="Telo besedila 3 Znak"/>
    <w:basedOn w:val="Privzetapisavaodstavka"/>
    <w:link w:val="Telobesedila3"/>
    <w:rsid w:val="008B2DA4"/>
    <w:rPr>
      <w:rFonts w:ascii="Times New Roman" w:eastAsia="Times New Roman" w:hAnsi="Times New Roman" w:cs="Times New Roman"/>
      <w:sz w:val="24"/>
      <w:szCs w:val="20"/>
    </w:rPr>
  </w:style>
  <w:style w:type="paragraph" w:styleId="Revizija">
    <w:name w:val="Revision"/>
    <w:hidden/>
    <w:uiPriority w:val="99"/>
    <w:semiHidden/>
    <w:rsid w:val="0090599B"/>
    <w:pPr>
      <w:spacing w:after="0" w:line="240" w:lineRule="auto"/>
      <w:jc w:val="left"/>
    </w:pPr>
    <w:rPr>
      <w:rFonts w:ascii="Times New Roman" w:eastAsia="Times New Roman" w:hAnsi="Times New Roman" w:cs="Times New Roman"/>
      <w:sz w:val="20"/>
      <w:szCs w:val="20"/>
    </w:rPr>
  </w:style>
  <w:style w:type="paragraph" w:styleId="Telobesedila-zamik">
    <w:name w:val="Body Text Indent"/>
    <w:basedOn w:val="Navaden"/>
    <w:link w:val="Telobesedila-zamikZnak"/>
    <w:unhideWhenUsed/>
    <w:rsid w:val="00CA3598"/>
    <w:pPr>
      <w:spacing w:after="120"/>
      <w:ind w:left="283"/>
    </w:pPr>
  </w:style>
  <w:style w:type="character" w:customStyle="1" w:styleId="Telobesedila-zamikZnak">
    <w:name w:val="Telo besedila - zamik Znak"/>
    <w:basedOn w:val="Privzetapisavaodstavka"/>
    <w:link w:val="Telobesedila-zamik"/>
    <w:rsid w:val="00CA3598"/>
    <w:rPr>
      <w:rFonts w:ascii="Times New Roman" w:eastAsia="Times New Roman" w:hAnsi="Times New Roman" w:cs="Times New Roman"/>
      <w:sz w:val="20"/>
      <w:szCs w:val="20"/>
    </w:rPr>
  </w:style>
  <w:style w:type="paragraph" w:styleId="Navadensplet">
    <w:name w:val="Normal (Web)"/>
    <w:basedOn w:val="Navaden"/>
    <w:link w:val="NavadenspletZnak"/>
    <w:uiPriority w:val="99"/>
    <w:unhideWhenUsed/>
    <w:rsid w:val="00E73708"/>
    <w:pPr>
      <w:spacing w:after="161"/>
    </w:pPr>
    <w:rPr>
      <w:color w:val="333333"/>
      <w:sz w:val="14"/>
      <w:szCs w:val="14"/>
      <w:lang w:eastAsia="sl-SI"/>
    </w:rPr>
  </w:style>
  <w:style w:type="paragraph" w:styleId="HTML-oblikovano">
    <w:name w:val="HTML Preformatted"/>
    <w:basedOn w:val="Navaden"/>
    <w:link w:val="HTML-oblikovanoZnak"/>
    <w:rsid w:val="00414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414C87"/>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5C2BC4"/>
    <w:pPr>
      <w:spacing w:after="160" w:line="240" w:lineRule="exact"/>
    </w:pPr>
    <w:rPr>
      <w:rFonts w:ascii="Tahoma" w:hAnsi="Tahoma"/>
      <w:lang w:val="en-US"/>
    </w:rPr>
  </w:style>
  <w:style w:type="paragraph" w:customStyle="1" w:styleId="Odmik0">
    <w:name w:val="Odmik 0"/>
    <w:basedOn w:val="Navaden"/>
    <w:rsid w:val="00DC75F4"/>
    <w:pPr>
      <w:numPr>
        <w:numId w:val="13"/>
      </w:numPr>
      <w:overflowPunct w:val="0"/>
      <w:autoSpaceDE w:val="0"/>
      <w:autoSpaceDN w:val="0"/>
      <w:adjustRightInd w:val="0"/>
      <w:spacing w:after="120"/>
      <w:jc w:val="both"/>
      <w:textAlignment w:val="baseline"/>
    </w:pPr>
    <w:rPr>
      <w:rFonts w:ascii="Arial" w:hAnsi="Arial"/>
      <w:lang w:eastAsia="sl-SI"/>
    </w:rPr>
  </w:style>
  <w:style w:type="paragraph" w:customStyle="1" w:styleId="Tabela">
    <w:name w:val="Tabela"/>
    <w:basedOn w:val="Telobesedila"/>
    <w:rsid w:val="00DC75F4"/>
    <w:pPr>
      <w:overflowPunct w:val="0"/>
      <w:autoSpaceDE w:val="0"/>
      <w:autoSpaceDN w:val="0"/>
      <w:adjustRightInd w:val="0"/>
      <w:spacing w:before="60" w:after="60" w:line="240" w:lineRule="auto"/>
      <w:textAlignment w:val="baseline"/>
    </w:pPr>
    <w:rPr>
      <w:rFonts w:ascii="Arial" w:hAnsi="Arial"/>
      <w:color w:val="auto"/>
      <w:sz w:val="16"/>
    </w:rPr>
  </w:style>
  <w:style w:type="paragraph" w:customStyle="1" w:styleId="Naslovtabelealislike">
    <w:name w:val="Naslov tabele ali slike"/>
    <w:basedOn w:val="Navaden"/>
    <w:next w:val="Navaden"/>
    <w:rsid w:val="00DC75F4"/>
    <w:pPr>
      <w:keepNext/>
      <w:keepLines/>
      <w:overflowPunct w:val="0"/>
      <w:autoSpaceDE w:val="0"/>
      <w:autoSpaceDN w:val="0"/>
      <w:adjustRightInd w:val="0"/>
      <w:spacing w:before="240" w:after="120"/>
      <w:jc w:val="both"/>
      <w:textAlignment w:val="baseline"/>
    </w:pPr>
    <w:rPr>
      <w:rFonts w:ascii="Arial" w:hAnsi="Arial"/>
      <w:b/>
      <w:lang w:eastAsia="sl-SI"/>
    </w:rPr>
  </w:style>
  <w:style w:type="paragraph" w:customStyle="1" w:styleId="DefaultText">
    <w:name w:val="Default Text"/>
    <w:basedOn w:val="Navaden"/>
    <w:rsid w:val="00DC75F4"/>
    <w:pPr>
      <w:jc w:val="both"/>
    </w:pPr>
    <w:rPr>
      <w:rFonts w:ascii="Arial" w:hAnsi="Arial"/>
      <w:sz w:val="22"/>
      <w:lang w:eastAsia="sl-SI"/>
    </w:rPr>
  </w:style>
  <w:style w:type="paragraph" w:customStyle="1" w:styleId="Telobesedila21">
    <w:name w:val="Telo besedila 21"/>
    <w:basedOn w:val="Navaden"/>
    <w:rsid w:val="00DC75F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rPr>
  </w:style>
  <w:style w:type="character" w:styleId="tevilkastrani">
    <w:name w:val="page number"/>
    <w:basedOn w:val="Privzetapisavaodstavka"/>
    <w:rsid w:val="00DC75F4"/>
  </w:style>
  <w:style w:type="paragraph" w:customStyle="1" w:styleId="NavadenTimesNewRoman">
    <w:name w:val="Navaden Times New Roman"/>
    <w:basedOn w:val="Navaden"/>
    <w:rsid w:val="00DC75F4"/>
    <w:pPr>
      <w:widowControl w:val="0"/>
    </w:pPr>
    <w:rPr>
      <w:rFonts w:ascii="Arial" w:hAnsi="Arial"/>
      <w:sz w:val="22"/>
      <w:lang w:eastAsia="sl-SI"/>
    </w:rPr>
  </w:style>
  <w:style w:type="paragraph" w:customStyle="1" w:styleId="SlogLevo125cm">
    <w:name w:val="Slog Levo:  125 cm"/>
    <w:basedOn w:val="Navaden"/>
    <w:autoRedefine/>
    <w:rsid w:val="00DC75F4"/>
    <w:pPr>
      <w:jc w:val="both"/>
    </w:pPr>
    <w:rPr>
      <w:sz w:val="22"/>
      <w:szCs w:val="22"/>
      <w:lang w:eastAsia="sl-SI"/>
    </w:rPr>
  </w:style>
  <w:style w:type="paragraph" w:styleId="Telobesedila-zamik3">
    <w:name w:val="Body Text Indent 3"/>
    <w:basedOn w:val="Navaden"/>
    <w:link w:val="Telobesedila-zamik3Znak"/>
    <w:uiPriority w:val="99"/>
    <w:semiHidden/>
    <w:unhideWhenUsed/>
    <w:rsid w:val="00CA2642"/>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A2642"/>
    <w:rPr>
      <w:rFonts w:ascii="Times New Roman" w:eastAsia="Times New Roman" w:hAnsi="Times New Roman" w:cs="Times New Roman"/>
      <w:sz w:val="16"/>
      <w:szCs w:val="16"/>
    </w:rPr>
  </w:style>
  <w:style w:type="table" w:customStyle="1" w:styleId="CGPCorpBesediloPoudarek11">
    <w:name w:val="CGP Corp Besedilo (Poudarek 1)1"/>
    <w:basedOn w:val="Navadnatabela"/>
    <w:uiPriority w:val="10"/>
    <w:qFormat/>
    <w:rsid w:val="00CA2642"/>
    <w:pPr>
      <w:suppressAutoHyphens/>
      <w:spacing w:after="0" w:line="240" w:lineRule="auto"/>
      <w:jc w:val="left"/>
    </w:pPr>
    <w:rPr>
      <w:rFonts w:asciiTheme="majorHAnsi" w:hAnsiTheme="majorHAnsi"/>
      <w:sz w:val="20"/>
    </w:rPr>
    <w:tblPr>
      <w:jc w:val="center"/>
      <w:tblBorders>
        <w:insideH w:val="single" w:sz="4" w:space="0" w:color="AAAAAA"/>
      </w:tblBorders>
      <w:tblCellMar>
        <w:top w:w="57" w:type="dxa"/>
        <w:left w:w="57" w:type="dxa"/>
        <w:bottom w:w="57" w:type="dxa"/>
        <w:right w:w="57" w:type="dxa"/>
      </w:tblCellMar>
    </w:tblPr>
    <w:trPr>
      <w:cantSplit/>
      <w:jc w:val="center"/>
    </w:trPr>
    <w:tcPr>
      <w:shd w:val="clear" w:color="auto" w:fill="CCCED6"/>
      <w:vAlign w:val="bottom"/>
    </w:tcPr>
    <w:tblStylePr w:type="firstRow">
      <w:pPr>
        <w:keepNext/>
        <w:wordWrap/>
      </w:pPr>
      <w:rPr>
        <w:b/>
      </w:rPr>
      <w:tblPr/>
      <w:trPr>
        <w:cantSplit/>
        <w:tblHeader/>
      </w:trPr>
      <w:tcPr>
        <w:shd w:val="clear" w:color="auto" w:fill="1A3876"/>
      </w:tcPr>
    </w:tblStylePr>
    <w:tblStylePr w:type="lastRow">
      <w:rPr>
        <w:b/>
      </w:rPr>
    </w:tblStylePr>
    <w:tblStylePr w:type="firstCol">
      <w:rPr>
        <w:b/>
      </w:rPr>
    </w:tblStylePr>
    <w:tblStylePr w:type="lastCol">
      <w:rPr>
        <w:b/>
      </w:rPr>
    </w:tblStylePr>
  </w:style>
  <w:style w:type="paragraph" w:customStyle="1" w:styleId="Odstavekseznama1">
    <w:name w:val="Odstavek seznama1"/>
    <w:basedOn w:val="Navaden"/>
    <w:qFormat/>
    <w:rsid w:val="00CA2642"/>
    <w:pPr>
      <w:spacing w:after="200" w:line="276" w:lineRule="auto"/>
      <w:ind w:left="720"/>
      <w:contextualSpacing/>
    </w:pPr>
    <w:rPr>
      <w:rFonts w:ascii="Calibri" w:eastAsia="Calibri" w:hAnsi="Calibri"/>
      <w:sz w:val="22"/>
      <w:szCs w:val="22"/>
    </w:rPr>
  </w:style>
  <w:style w:type="paragraph" w:customStyle="1" w:styleId="BESEDILO">
    <w:name w:val="BESEDILO"/>
    <w:link w:val="BESEDILOZnak"/>
    <w:rsid w:val="00B44A3D"/>
    <w:pPr>
      <w:keepLines/>
      <w:widowControl w:val="0"/>
      <w:tabs>
        <w:tab w:val="left" w:pos="2155"/>
      </w:tabs>
      <w:spacing w:after="0" w:line="240" w:lineRule="auto"/>
    </w:pPr>
    <w:rPr>
      <w:rFonts w:ascii="Arial" w:eastAsia="Times New Roman" w:hAnsi="Arial" w:cs="Times New Roman"/>
      <w:kern w:val="16"/>
      <w:sz w:val="20"/>
      <w:szCs w:val="20"/>
    </w:rPr>
  </w:style>
  <w:style w:type="character" w:customStyle="1" w:styleId="BESEDILOZnak">
    <w:name w:val="BESEDILO Znak"/>
    <w:link w:val="BESEDILO"/>
    <w:rsid w:val="00B44A3D"/>
    <w:rPr>
      <w:rFonts w:ascii="Arial" w:eastAsia="Times New Roman" w:hAnsi="Arial" w:cs="Times New Roman"/>
      <w:kern w:val="16"/>
      <w:sz w:val="20"/>
      <w:szCs w:val="20"/>
    </w:rPr>
  </w:style>
  <w:style w:type="paragraph" w:customStyle="1" w:styleId="BodyText21">
    <w:name w:val="Body Text 21"/>
    <w:basedOn w:val="Navaden"/>
    <w:rsid w:val="00C048FD"/>
    <w:pPr>
      <w:jc w:val="both"/>
    </w:pPr>
    <w:rPr>
      <w:rFonts w:ascii="Times New Roman CE SLO" w:hAnsi="Times New Roman CE SLO"/>
      <w:sz w:val="22"/>
      <w:lang w:val="en-GB" w:eastAsia="sl-SI"/>
    </w:rPr>
  </w:style>
  <w:style w:type="paragraph" w:customStyle="1" w:styleId="Style1">
    <w:name w:val="Style 1"/>
    <w:uiPriority w:val="99"/>
    <w:rsid w:val="005B03CB"/>
    <w:pPr>
      <w:widowControl w:val="0"/>
      <w:autoSpaceDE w:val="0"/>
      <w:autoSpaceDN w:val="0"/>
      <w:adjustRightInd w:val="0"/>
      <w:spacing w:after="0" w:line="240" w:lineRule="auto"/>
      <w:jc w:val="left"/>
    </w:pPr>
    <w:rPr>
      <w:rFonts w:ascii="Times New Roman" w:eastAsia="Times New Roman" w:hAnsi="Times New Roman" w:cs="Times New Roman"/>
      <w:sz w:val="20"/>
      <w:szCs w:val="20"/>
      <w:lang w:eastAsia="sl-SI"/>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4A0556"/>
    <w:rPr>
      <w:rFonts w:ascii="Times New Roman" w:eastAsiaTheme="minorEastAsia" w:hAnsi="Times New Roman" w:cs="Times New Roman"/>
      <w:sz w:val="20"/>
      <w:szCs w:val="20"/>
      <w:lang w:bidi="en-US"/>
    </w:rPr>
  </w:style>
  <w:style w:type="paragraph" w:customStyle="1" w:styleId="ListParagraph1">
    <w:name w:val="List Paragraph1"/>
    <w:basedOn w:val="Navaden"/>
    <w:uiPriority w:val="34"/>
    <w:qFormat/>
    <w:rsid w:val="004A0556"/>
    <w:pPr>
      <w:ind w:left="720"/>
    </w:pPr>
    <w:rPr>
      <w:lang w:eastAsia="sl-SI"/>
    </w:rPr>
  </w:style>
  <w:style w:type="paragraph" w:customStyle="1" w:styleId="Telobesedila32">
    <w:name w:val="Telo besedila 32"/>
    <w:basedOn w:val="Navaden"/>
    <w:rsid w:val="00EC23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lang w:eastAsia="sl-SI"/>
    </w:rPr>
  </w:style>
  <w:style w:type="paragraph" w:customStyle="1" w:styleId="Default">
    <w:name w:val="Default"/>
    <w:basedOn w:val="Navaden"/>
    <w:rsid w:val="00257893"/>
    <w:pPr>
      <w:autoSpaceDE w:val="0"/>
      <w:autoSpaceDN w:val="0"/>
    </w:pPr>
    <w:rPr>
      <w:rFonts w:ascii="Arial" w:eastAsiaTheme="minorHAnsi" w:hAnsi="Arial" w:cs="Arial"/>
      <w:color w:val="000000"/>
      <w:sz w:val="24"/>
      <w:szCs w:val="24"/>
      <w:lang w:eastAsia="sl-SI"/>
    </w:rPr>
  </w:style>
  <w:style w:type="character" w:customStyle="1" w:styleId="NavadenspletZnak">
    <w:name w:val="Navaden (splet) Znak"/>
    <w:basedOn w:val="Privzetapisavaodstavka"/>
    <w:link w:val="Navadensplet"/>
    <w:uiPriority w:val="99"/>
    <w:rsid w:val="00EC3E5A"/>
    <w:rPr>
      <w:rFonts w:ascii="Times New Roman" w:eastAsia="Times New Roman" w:hAnsi="Times New Roman" w:cs="Times New Roman"/>
      <w:color w:val="333333"/>
      <w:sz w:val="14"/>
      <w:szCs w:val="14"/>
      <w:lang w:eastAsia="sl-SI"/>
    </w:rPr>
  </w:style>
  <w:style w:type="paragraph" w:customStyle="1" w:styleId="CharCharZnakZnakCharChar">
    <w:name w:val="Char Char Znak Znak Char Char"/>
    <w:basedOn w:val="Navaden"/>
    <w:rsid w:val="00A1320E"/>
    <w:pPr>
      <w:spacing w:after="160" w:line="240" w:lineRule="exact"/>
    </w:pPr>
    <w:rPr>
      <w:rFonts w:ascii="Verdana" w:hAnsi="Verdana"/>
      <w:lang w:val="en-US"/>
    </w:rPr>
  </w:style>
  <w:style w:type="paragraph" w:customStyle="1" w:styleId="Natevanje">
    <w:name w:val="Naštevanje"/>
    <w:basedOn w:val="Navaden"/>
    <w:rsid w:val="00B70181"/>
    <w:pPr>
      <w:spacing w:after="240" w:line="312" w:lineRule="auto"/>
      <w:contextualSpacing/>
      <w:jc w:val="both"/>
    </w:pPr>
    <w:rPr>
      <w:sz w:val="22"/>
      <w:szCs w:val="22"/>
    </w:rPr>
  </w:style>
  <w:style w:type="paragraph" w:customStyle="1" w:styleId="Slog">
    <w:name w:val="Slog"/>
    <w:rsid w:val="00033DAC"/>
    <w:pPr>
      <w:widowControl w:val="0"/>
      <w:autoSpaceDE w:val="0"/>
      <w:autoSpaceDN w:val="0"/>
      <w:adjustRightInd w:val="0"/>
      <w:spacing w:after="0" w:line="240" w:lineRule="auto"/>
      <w:jc w:val="left"/>
    </w:pPr>
    <w:rPr>
      <w:rFonts w:ascii="Arial" w:eastAsia="Times New Roman" w:hAnsi="Arial" w:cs="Arial"/>
      <w:sz w:val="24"/>
      <w:szCs w:val="24"/>
      <w:lang w:eastAsia="sl-SI"/>
    </w:rPr>
  </w:style>
  <w:style w:type="paragraph" w:customStyle="1" w:styleId="len">
    <w:name w:val="Člen"/>
    <w:basedOn w:val="Odstavekseznama"/>
    <w:qFormat/>
    <w:rsid w:val="002C5D44"/>
    <w:pPr>
      <w:keepNext/>
      <w:numPr>
        <w:numId w:val="14"/>
      </w:numPr>
      <w:spacing w:before="240"/>
      <w:jc w:val="center"/>
    </w:pPr>
    <w:rPr>
      <w:b/>
      <w:sz w:val="22"/>
      <w:szCs w:val="22"/>
    </w:rPr>
  </w:style>
  <w:style w:type="character" w:customStyle="1" w:styleId="mrppsc">
    <w:name w:val="mrppsc"/>
    <w:basedOn w:val="Privzetapisavaodstavka"/>
    <w:rsid w:val="00CE4A47"/>
  </w:style>
  <w:style w:type="paragraph" w:customStyle="1" w:styleId="Standard">
    <w:name w:val="Standard"/>
    <w:rsid w:val="00884B12"/>
    <w:pPr>
      <w:suppressAutoHyphens/>
      <w:autoSpaceDN w:val="0"/>
      <w:spacing w:after="0" w:line="240" w:lineRule="auto"/>
      <w:jc w:val="left"/>
      <w:textAlignment w:val="baseline"/>
    </w:pPr>
    <w:rPr>
      <w:rFonts w:ascii="Arial" w:eastAsia="Times New Roman" w:hAnsi="Arial" w:cs="Mangal"/>
      <w:kern w:val="3"/>
      <w:sz w:val="24"/>
      <w:szCs w:val="24"/>
      <w:lang w:eastAsia="zh-CN" w:bidi="hi-IN"/>
    </w:rPr>
  </w:style>
  <w:style w:type="paragraph" w:customStyle="1" w:styleId="Slog1">
    <w:name w:val="Slog1"/>
    <w:basedOn w:val="Naslov3"/>
    <w:autoRedefine/>
    <w:qFormat/>
    <w:rsid w:val="0038502C"/>
    <w:pPr>
      <w:suppressAutoHyphens w:val="0"/>
      <w:spacing w:before="120" w:after="120" w:line="276" w:lineRule="auto"/>
    </w:pPr>
    <w:rPr>
      <w:rFonts w:ascii="Arial" w:hAnsi="Arial" w:cs="Arial"/>
      <w:color w:val="541C72"/>
      <w:sz w:val="22"/>
      <w:szCs w:val="22"/>
      <w:lang w:eastAsia="zh-CN" w:bidi="ar-SA"/>
    </w:rPr>
  </w:style>
  <w:style w:type="character" w:styleId="SledenaHiperpovezava">
    <w:name w:val="FollowedHyperlink"/>
    <w:basedOn w:val="Privzetapisavaodstavka"/>
    <w:uiPriority w:val="99"/>
    <w:semiHidden/>
    <w:unhideWhenUsed/>
    <w:rsid w:val="00506461"/>
    <w:rPr>
      <w:color w:val="1A3876" w:themeColor="followedHyperlink"/>
      <w:u w:val="single"/>
    </w:rPr>
  </w:style>
  <w:style w:type="table" w:styleId="Tabelasvetlamrea">
    <w:name w:val="Grid Table Light"/>
    <w:basedOn w:val="Navadnatabela"/>
    <w:uiPriority w:val="40"/>
    <w:rsid w:val="005644A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erazreenaomemba">
    <w:name w:val="Unresolved Mention"/>
    <w:basedOn w:val="Privzetapisavaodstavka"/>
    <w:uiPriority w:val="99"/>
    <w:semiHidden/>
    <w:unhideWhenUsed/>
    <w:rsid w:val="00B12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59459">
      <w:bodyDiv w:val="1"/>
      <w:marLeft w:val="0"/>
      <w:marRight w:val="0"/>
      <w:marTop w:val="0"/>
      <w:marBottom w:val="0"/>
      <w:divBdr>
        <w:top w:val="none" w:sz="0" w:space="0" w:color="auto"/>
        <w:left w:val="none" w:sz="0" w:space="0" w:color="auto"/>
        <w:bottom w:val="none" w:sz="0" w:space="0" w:color="auto"/>
        <w:right w:val="none" w:sz="0" w:space="0" w:color="auto"/>
      </w:divBdr>
    </w:div>
    <w:div w:id="46026853">
      <w:bodyDiv w:val="1"/>
      <w:marLeft w:val="0"/>
      <w:marRight w:val="0"/>
      <w:marTop w:val="0"/>
      <w:marBottom w:val="0"/>
      <w:divBdr>
        <w:top w:val="none" w:sz="0" w:space="0" w:color="auto"/>
        <w:left w:val="none" w:sz="0" w:space="0" w:color="auto"/>
        <w:bottom w:val="none" w:sz="0" w:space="0" w:color="auto"/>
        <w:right w:val="none" w:sz="0" w:space="0" w:color="auto"/>
      </w:divBdr>
    </w:div>
    <w:div w:id="53166528">
      <w:bodyDiv w:val="1"/>
      <w:marLeft w:val="0"/>
      <w:marRight w:val="0"/>
      <w:marTop w:val="0"/>
      <w:marBottom w:val="0"/>
      <w:divBdr>
        <w:top w:val="none" w:sz="0" w:space="0" w:color="auto"/>
        <w:left w:val="none" w:sz="0" w:space="0" w:color="auto"/>
        <w:bottom w:val="none" w:sz="0" w:space="0" w:color="auto"/>
        <w:right w:val="none" w:sz="0" w:space="0" w:color="auto"/>
      </w:divBdr>
    </w:div>
    <w:div w:id="94636701">
      <w:bodyDiv w:val="1"/>
      <w:marLeft w:val="0"/>
      <w:marRight w:val="0"/>
      <w:marTop w:val="0"/>
      <w:marBottom w:val="0"/>
      <w:divBdr>
        <w:top w:val="none" w:sz="0" w:space="0" w:color="auto"/>
        <w:left w:val="none" w:sz="0" w:space="0" w:color="auto"/>
        <w:bottom w:val="none" w:sz="0" w:space="0" w:color="auto"/>
        <w:right w:val="none" w:sz="0" w:space="0" w:color="auto"/>
      </w:divBdr>
    </w:div>
    <w:div w:id="105538382">
      <w:bodyDiv w:val="1"/>
      <w:marLeft w:val="0"/>
      <w:marRight w:val="0"/>
      <w:marTop w:val="0"/>
      <w:marBottom w:val="0"/>
      <w:divBdr>
        <w:top w:val="none" w:sz="0" w:space="0" w:color="auto"/>
        <w:left w:val="none" w:sz="0" w:space="0" w:color="auto"/>
        <w:bottom w:val="none" w:sz="0" w:space="0" w:color="auto"/>
        <w:right w:val="none" w:sz="0" w:space="0" w:color="auto"/>
      </w:divBdr>
    </w:div>
    <w:div w:id="147021945">
      <w:bodyDiv w:val="1"/>
      <w:marLeft w:val="0"/>
      <w:marRight w:val="0"/>
      <w:marTop w:val="0"/>
      <w:marBottom w:val="0"/>
      <w:divBdr>
        <w:top w:val="none" w:sz="0" w:space="0" w:color="auto"/>
        <w:left w:val="none" w:sz="0" w:space="0" w:color="auto"/>
        <w:bottom w:val="none" w:sz="0" w:space="0" w:color="auto"/>
        <w:right w:val="none" w:sz="0" w:space="0" w:color="auto"/>
      </w:divBdr>
    </w:div>
    <w:div w:id="149055259">
      <w:bodyDiv w:val="1"/>
      <w:marLeft w:val="0"/>
      <w:marRight w:val="0"/>
      <w:marTop w:val="0"/>
      <w:marBottom w:val="0"/>
      <w:divBdr>
        <w:top w:val="none" w:sz="0" w:space="0" w:color="auto"/>
        <w:left w:val="none" w:sz="0" w:space="0" w:color="auto"/>
        <w:bottom w:val="none" w:sz="0" w:space="0" w:color="auto"/>
        <w:right w:val="none" w:sz="0" w:space="0" w:color="auto"/>
      </w:divBdr>
    </w:div>
    <w:div w:id="154612251">
      <w:bodyDiv w:val="1"/>
      <w:marLeft w:val="0"/>
      <w:marRight w:val="0"/>
      <w:marTop w:val="0"/>
      <w:marBottom w:val="0"/>
      <w:divBdr>
        <w:top w:val="none" w:sz="0" w:space="0" w:color="auto"/>
        <w:left w:val="none" w:sz="0" w:space="0" w:color="auto"/>
        <w:bottom w:val="none" w:sz="0" w:space="0" w:color="auto"/>
        <w:right w:val="none" w:sz="0" w:space="0" w:color="auto"/>
      </w:divBdr>
    </w:div>
    <w:div w:id="186263464">
      <w:bodyDiv w:val="1"/>
      <w:marLeft w:val="0"/>
      <w:marRight w:val="0"/>
      <w:marTop w:val="0"/>
      <w:marBottom w:val="0"/>
      <w:divBdr>
        <w:top w:val="none" w:sz="0" w:space="0" w:color="auto"/>
        <w:left w:val="none" w:sz="0" w:space="0" w:color="auto"/>
        <w:bottom w:val="none" w:sz="0" w:space="0" w:color="auto"/>
        <w:right w:val="none" w:sz="0" w:space="0" w:color="auto"/>
      </w:divBdr>
    </w:div>
    <w:div w:id="271281668">
      <w:bodyDiv w:val="1"/>
      <w:marLeft w:val="0"/>
      <w:marRight w:val="0"/>
      <w:marTop w:val="0"/>
      <w:marBottom w:val="0"/>
      <w:divBdr>
        <w:top w:val="none" w:sz="0" w:space="0" w:color="auto"/>
        <w:left w:val="none" w:sz="0" w:space="0" w:color="auto"/>
        <w:bottom w:val="none" w:sz="0" w:space="0" w:color="auto"/>
        <w:right w:val="none" w:sz="0" w:space="0" w:color="auto"/>
      </w:divBdr>
    </w:div>
    <w:div w:id="279529098">
      <w:bodyDiv w:val="1"/>
      <w:marLeft w:val="0"/>
      <w:marRight w:val="0"/>
      <w:marTop w:val="0"/>
      <w:marBottom w:val="0"/>
      <w:divBdr>
        <w:top w:val="none" w:sz="0" w:space="0" w:color="auto"/>
        <w:left w:val="none" w:sz="0" w:space="0" w:color="auto"/>
        <w:bottom w:val="none" w:sz="0" w:space="0" w:color="auto"/>
        <w:right w:val="none" w:sz="0" w:space="0" w:color="auto"/>
      </w:divBdr>
    </w:div>
    <w:div w:id="282352165">
      <w:bodyDiv w:val="1"/>
      <w:marLeft w:val="0"/>
      <w:marRight w:val="0"/>
      <w:marTop w:val="0"/>
      <w:marBottom w:val="0"/>
      <w:divBdr>
        <w:top w:val="none" w:sz="0" w:space="0" w:color="auto"/>
        <w:left w:val="none" w:sz="0" w:space="0" w:color="auto"/>
        <w:bottom w:val="none" w:sz="0" w:space="0" w:color="auto"/>
        <w:right w:val="none" w:sz="0" w:space="0" w:color="auto"/>
      </w:divBdr>
    </w:div>
    <w:div w:id="284704405">
      <w:bodyDiv w:val="1"/>
      <w:marLeft w:val="0"/>
      <w:marRight w:val="0"/>
      <w:marTop w:val="0"/>
      <w:marBottom w:val="0"/>
      <w:divBdr>
        <w:top w:val="none" w:sz="0" w:space="0" w:color="auto"/>
        <w:left w:val="none" w:sz="0" w:space="0" w:color="auto"/>
        <w:bottom w:val="none" w:sz="0" w:space="0" w:color="auto"/>
        <w:right w:val="none" w:sz="0" w:space="0" w:color="auto"/>
      </w:divBdr>
    </w:div>
    <w:div w:id="290552376">
      <w:bodyDiv w:val="1"/>
      <w:marLeft w:val="0"/>
      <w:marRight w:val="0"/>
      <w:marTop w:val="0"/>
      <w:marBottom w:val="0"/>
      <w:divBdr>
        <w:top w:val="none" w:sz="0" w:space="0" w:color="auto"/>
        <w:left w:val="none" w:sz="0" w:space="0" w:color="auto"/>
        <w:bottom w:val="none" w:sz="0" w:space="0" w:color="auto"/>
        <w:right w:val="none" w:sz="0" w:space="0" w:color="auto"/>
      </w:divBdr>
    </w:div>
    <w:div w:id="326828173">
      <w:bodyDiv w:val="1"/>
      <w:marLeft w:val="0"/>
      <w:marRight w:val="0"/>
      <w:marTop w:val="0"/>
      <w:marBottom w:val="0"/>
      <w:divBdr>
        <w:top w:val="none" w:sz="0" w:space="0" w:color="auto"/>
        <w:left w:val="none" w:sz="0" w:space="0" w:color="auto"/>
        <w:bottom w:val="none" w:sz="0" w:space="0" w:color="auto"/>
        <w:right w:val="none" w:sz="0" w:space="0" w:color="auto"/>
      </w:divBdr>
    </w:div>
    <w:div w:id="330329749">
      <w:bodyDiv w:val="1"/>
      <w:marLeft w:val="0"/>
      <w:marRight w:val="0"/>
      <w:marTop w:val="0"/>
      <w:marBottom w:val="0"/>
      <w:divBdr>
        <w:top w:val="none" w:sz="0" w:space="0" w:color="auto"/>
        <w:left w:val="none" w:sz="0" w:space="0" w:color="auto"/>
        <w:bottom w:val="none" w:sz="0" w:space="0" w:color="auto"/>
        <w:right w:val="none" w:sz="0" w:space="0" w:color="auto"/>
      </w:divBdr>
    </w:div>
    <w:div w:id="346641390">
      <w:bodyDiv w:val="1"/>
      <w:marLeft w:val="0"/>
      <w:marRight w:val="0"/>
      <w:marTop w:val="0"/>
      <w:marBottom w:val="0"/>
      <w:divBdr>
        <w:top w:val="none" w:sz="0" w:space="0" w:color="auto"/>
        <w:left w:val="none" w:sz="0" w:space="0" w:color="auto"/>
        <w:bottom w:val="none" w:sz="0" w:space="0" w:color="auto"/>
        <w:right w:val="none" w:sz="0" w:space="0" w:color="auto"/>
      </w:divBdr>
    </w:div>
    <w:div w:id="364721891">
      <w:bodyDiv w:val="1"/>
      <w:marLeft w:val="0"/>
      <w:marRight w:val="0"/>
      <w:marTop w:val="0"/>
      <w:marBottom w:val="0"/>
      <w:divBdr>
        <w:top w:val="none" w:sz="0" w:space="0" w:color="auto"/>
        <w:left w:val="none" w:sz="0" w:space="0" w:color="auto"/>
        <w:bottom w:val="none" w:sz="0" w:space="0" w:color="auto"/>
        <w:right w:val="none" w:sz="0" w:space="0" w:color="auto"/>
      </w:divBdr>
    </w:div>
    <w:div w:id="389503580">
      <w:bodyDiv w:val="1"/>
      <w:marLeft w:val="0"/>
      <w:marRight w:val="0"/>
      <w:marTop w:val="0"/>
      <w:marBottom w:val="0"/>
      <w:divBdr>
        <w:top w:val="none" w:sz="0" w:space="0" w:color="auto"/>
        <w:left w:val="none" w:sz="0" w:space="0" w:color="auto"/>
        <w:bottom w:val="none" w:sz="0" w:space="0" w:color="auto"/>
        <w:right w:val="none" w:sz="0" w:space="0" w:color="auto"/>
      </w:divBdr>
    </w:div>
    <w:div w:id="446436968">
      <w:bodyDiv w:val="1"/>
      <w:marLeft w:val="0"/>
      <w:marRight w:val="0"/>
      <w:marTop w:val="0"/>
      <w:marBottom w:val="0"/>
      <w:divBdr>
        <w:top w:val="none" w:sz="0" w:space="0" w:color="auto"/>
        <w:left w:val="none" w:sz="0" w:space="0" w:color="auto"/>
        <w:bottom w:val="none" w:sz="0" w:space="0" w:color="auto"/>
        <w:right w:val="none" w:sz="0" w:space="0" w:color="auto"/>
      </w:divBdr>
    </w:div>
    <w:div w:id="520357249">
      <w:bodyDiv w:val="1"/>
      <w:marLeft w:val="0"/>
      <w:marRight w:val="0"/>
      <w:marTop w:val="0"/>
      <w:marBottom w:val="0"/>
      <w:divBdr>
        <w:top w:val="none" w:sz="0" w:space="0" w:color="auto"/>
        <w:left w:val="none" w:sz="0" w:space="0" w:color="auto"/>
        <w:bottom w:val="none" w:sz="0" w:space="0" w:color="auto"/>
        <w:right w:val="none" w:sz="0" w:space="0" w:color="auto"/>
      </w:divBdr>
    </w:div>
    <w:div w:id="524368611">
      <w:bodyDiv w:val="1"/>
      <w:marLeft w:val="0"/>
      <w:marRight w:val="0"/>
      <w:marTop w:val="0"/>
      <w:marBottom w:val="0"/>
      <w:divBdr>
        <w:top w:val="none" w:sz="0" w:space="0" w:color="auto"/>
        <w:left w:val="none" w:sz="0" w:space="0" w:color="auto"/>
        <w:bottom w:val="none" w:sz="0" w:space="0" w:color="auto"/>
        <w:right w:val="none" w:sz="0" w:space="0" w:color="auto"/>
      </w:divBdr>
    </w:div>
    <w:div w:id="561409475">
      <w:bodyDiv w:val="1"/>
      <w:marLeft w:val="0"/>
      <w:marRight w:val="0"/>
      <w:marTop w:val="0"/>
      <w:marBottom w:val="0"/>
      <w:divBdr>
        <w:top w:val="none" w:sz="0" w:space="0" w:color="auto"/>
        <w:left w:val="none" w:sz="0" w:space="0" w:color="auto"/>
        <w:bottom w:val="none" w:sz="0" w:space="0" w:color="auto"/>
        <w:right w:val="none" w:sz="0" w:space="0" w:color="auto"/>
      </w:divBdr>
    </w:div>
    <w:div w:id="640770933">
      <w:bodyDiv w:val="1"/>
      <w:marLeft w:val="0"/>
      <w:marRight w:val="0"/>
      <w:marTop w:val="0"/>
      <w:marBottom w:val="0"/>
      <w:divBdr>
        <w:top w:val="none" w:sz="0" w:space="0" w:color="auto"/>
        <w:left w:val="none" w:sz="0" w:space="0" w:color="auto"/>
        <w:bottom w:val="none" w:sz="0" w:space="0" w:color="auto"/>
        <w:right w:val="none" w:sz="0" w:space="0" w:color="auto"/>
      </w:divBdr>
    </w:div>
    <w:div w:id="650333907">
      <w:bodyDiv w:val="1"/>
      <w:marLeft w:val="0"/>
      <w:marRight w:val="0"/>
      <w:marTop w:val="0"/>
      <w:marBottom w:val="0"/>
      <w:divBdr>
        <w:top w:val="none" w:sz="0" w:space="0" w:color="auto"/>
        <w:left w:val="none" w:sz="0" w:space="0" w:color="auto"/>
        <w:bottom w:val="none" w:sz="0" w:space="0" w:color="auto"/>
        <w:right w:val="none" w:sz="0" w:space="0" w:color="auto"/>
      </w:divBdr>
      <w:divsChild>
        <w:div w:id="2071616032">
          <w:marLeft w:val="0"/>
          <w:marRight w:val="0"/>
          <w:marTop w:val="0"/>
          <w:marBottom w:val="0"/>
          <w:divBdr>
            <w:top w:val="none" w:sz="0" w:space="0" w:color="auto"/>
            <w:left w:val="none" w:sz="0" w:space="0" w:color="auto"/>
            <w:bottom w:val="none" w:sz="0" w:space="0" w:color="auto"/>
            <w:right w:val="none" w:sz="0" w:space="0" w:color="auto"/>
          </w:divBdr>
          <w:divsChild>
            <w:div w:id="1364863699">
              <w:marLeft w:val="0"/>
              <w:marRight w:val="0"/>
              <w:marTop w:val="0"/>
              <w:marBottom w:val="0"/>
              <w:divBdr>
                <w:top w:val="none" w:sz="0" w:space="0" w:color="auto"/>
                <w:left w:val="none" w:sz="0" w:space="0" w:color="auto"/>
                <w:bottom w:val="none" w:sz="0" w:space="0" w:color="auto"/>
                <w:right w:val="none" w:sz="0" w:space="0" w:color="auto"/>
              </w:divBdr>
              <w:divsChild>
                <w:div w:id="437723671">
                  <w:marLeft w:val="0"/>
                  <w:marRight w:val="0"/>
                  <w:marTop w:val="0"/>
                  <w:marBottom w:val="0"/>
                  <w:divBdr>
                    <w:top w:val="none" w:sz="0" w:space="0" w:color="auto"/>
                    <w:left w:val="none" w:sz="0" w:space="0" w:color="auto"/>
                    <w:bottom w:val="none" w:sz="0" w:space="0" w:color="auto"/>
                    <w:right w:val="none" w:sz="0" w:space="0" w:color="auto"/>
                  </w:divBdr>
                  <w:divsChild>
                    <w:div w:id="950748215">
                      <w:marLeft w:val="0"/>
                      <w:marRight w:val="0"/>
                      <w:marTop w:val="0"/>
                      <w:marBottom w:val="0"/>
                      <w:divBdr>
                        <w:top w:val="none" w:sz="0" w:space="0" w:color="auto"/>
                        <w:left w:val="none" w:sz="0" w:space="0" w:color="auto"/>
                        <w:bottom w:val="none" w:sz="0" w:space="0" w:color="auto"/>
                        <w:right w:val="none" w:sz="0" w:space="0" w:color="auto"/>
                      </w:divBdr>
                      <w:divsChild>
                        <w:div w:id="1459296546">
                          <w:marLeft w:val="0"/>
                          <w:marRight w:val="0"/>
                          <w:marTop w:val="0"/>
                          <w:marBottom w:val="0"/>
                          <w:divBdr>
                            <w:top w:val="none" w:sz="0" w:space="0" w:color="auto"/>
                            <w:left w:val="none" w:sz="0" w:space="0" w:color="auto"/>
                            <w:bottom w:val="none" w:sz="0" w:space="0" w:color="auto"/>
                            <w:right w:val="none" w:sz="0" w:space="0" w:color="auto"/>
                          </w:divBdr>
                          <w:divsChild>
                            <w:div w:id="511258863">
                              <w:marLeft w:val="0"/>
                              <w:marRight w:val="0"/>
                              <w:marTop w:val="0"/>
                              <w:marBottom w:val="0"/>
                              <w:divBdr>
                                <w:top w:val="none" w:sz="0" w:space="0" w:color="auto"/>
                                <w:left w:val="none" w:sz="0" w:space="0" w:color="auto"/>
                                <w:bottom w:val="none" w:sz="0" w:space="0" w:color="auto"/>
                                <w:right w:val="none" w:sz="0" w:space="0" w:color="auto"/>
                              </w:divBdr>
                              <w:divsChild>
                                <w:div w:id="92409361">
                                  <w:marLeft w:val="0"/>
                                  <w:marRight w:val="0"/>
                                  <w:marTop w:val="0"/>
                                  <w:marBottom w:val="0"/>
                                  <w:divBdr>
                                    <w:top w:val="none" w:sz="0" w:space="0" w:color="auto"/>
                                    <w:left w:val="none" w:sz="0" w:space="0" w:color="auto"/>
                                    <w:bottom w:val="none" w:sz="0" w:space="0" w:color="auto"/>
                                    <w:right w:val="none" w:sz="0" w:space="0" w:color="auto"/>
                                  </w:divBdr>
                                  <w:divsChild>
                                    <w:div w:id="167268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5381478">
      <w:bodyDiv w:val="1"/>
      <w:marLeft w:val="0"/>
      <w:marRight w:val="0"/>
      <w:marTop w:val="0"/>
      <w:marBottom w:val="0"/>
      <w:divBdr>
        <w:top w:val="none" w:sz="0" w:space="0" w:color="auto"/>
        <w:left w:val="none" w:sz="0" w:space="0" w:color="auto"/>
        <w:bottom w:val="none" w:sz="0" w:space="0" w:color="auto"/>
        <w:right w:val="none" w:sz="0" w:space="0" w:color="auto"/>
      </w:divBdr>
    </w:div>
    <w:div w:id="680009102">
      <w:bodyDiv w:val="1"/>
      <w:marLeft w:val="0"/>
      <w:marRight w:val="0"/>
      <w:marTop w:val="0"/>
      <w:marBottom w:val="0"/>
      <w:divBdr>
        <w:top w:val="none" w:sz="0" w:space="0" w:color="auto"/>
        <w:left w:val="none" w:sz="0" w:space="0" w:color="auto"/>
        <w:bottom w:val="none" w:sz="0" w:space="0" w:color="auto"/>
        <w:right w:val="none" w:sz="0" w:space="0" w:color="auto"/>
      </w:divBdr>
    </w:div>
    <w:div w:id="690376013">
      <w:bodyDiv w:val="1"/>
      <w:marLeft w:val="0"/>
      <w:marRight w:val="0"/>
      <w:marTop w:val="0"/>
      <w:marBottom w:val="0"/>
      <w:divBdr>
        <w:top w:val="none" w:sz="0" w:space="0" w:color="auto"/>
        <w:left w:val="none" w:sz="0" w:space="0" w:color="auto"/>
        <w:bottom w:val="none" w:sz="0" w:space="0" w:color="auto"/>
        <w:right w:val="none" w:sz="0" w:space="0" w:color="auto"/>
      </w:divBdr>
    </w:div>
    <w:div w:id="803350634">
      <w:bodyDiv w:val="1"/>
      <w:marLeft w:val="0"/>
      <w:marRight w:val="0"/>
      <w:marTop w:val="0"/>
      <w:marBottom w:val="0"/>
      <w:divBdr>
        <w:top w:val="none" w:sz="0" w:space="0" w:color="auto"/>
        <w:left w:val="none" w:sz="0" w:space="0" w:color="auto"/>
        <w:bottom w:val="none" w:sz="0" w:space="0" w:color="auto"/>
        <w:right w:val="none" w:sz="0" w:space="0" w:color="auto"/>
      </w:divBdr>
    </w:div>
    <w:div w:id="930970237">
      <w:bodyDiv w:val="1"/>
      <w:marLeft w:val="0"/>
      <w:marRight w:val="0"/>
      <w:marTop w:val="0"/>
      <w:marBottom w:val="0"/>
      <w:divBdr>
        <w:top w:val="none" w:sz="0" w:space="0" w:color="auto"/>
        <w:left w:val="none" w:sz="0" w:space="0" w:color="auto"/>
        <w:bottom w:val="none" w:sz="0" w:space="0" w:color="auto"/>
        <w:right w:val="none" w:sz="0" w:space="0" w:color="auto"/>
      </w:divBdr>
    </w:div>
    <w:div w:id="944389458">
      <w:bodyDiv w:val="1"/>
      <w:marLeft w:val="0"/>
      <w:marRight w:val="0"/>
      <w:marTop w:val="0"/>
      <w:marBottom w:val="0"/>
      <w:divBdr>
        <w:top w:val="none" w:sz="0" w:space="0" w:color="auto"/>
        <w:left w:val="none" w:sz="0" w:space="0" w:color="auto"/>
        <w:bottom w:val="none" w:sz="0" w:space="0" w:color="auto"/>
        <w:right w:val="none" w:sz="0" w:space="0" w:color="auto"/>
      </w:divBdr>
    </w:div>
    <w:div w:id="951782874">
      <w:bodyDiv w:val="1"/>
      <w:marLeft w:val="0"/>
      <w:marRight w:val="0"/>
      <w:marTop w:val="0"/>
      <w:marBottom w:val="0"/>
      <w:divBdr>
        <w:top w:val="none" w:sz="0" w:space="0" w:color="auto"/>
        <w:left w:val="none" w:sz="0" w:space="0" w:color="auto"/>
        <w:bottom w:val="none" w:sz="0" w:space="0" w:color="auto"/>
        <w:right w:val="none" w:sz="0" w:space="0" w:color="auto"/>
      </w:divBdr>
    </w:div>
    <w:div w:id="980380948">
      <w:bodyDiv w:val="1"/>
      <w:marLeft w:val="0"/>
      <w:marRight w:val="0"/>
      <w:marTop w:val="0"/>
      <w:marBottom w:val="0"/>
      <w:divBdr>
        <w:top w:val="none" w:sz="0" w:space="0" w:color="auto"/>
        <w:left w:val="none" w:sz="0" w:space="0" w:color="auto"/>
        <w:bottom w:val="none" w:sz="0" w:space="0" w:color="auto"/>
        <w:right w:val="none" w:sz="0" w:space="0" w:color="auto"/>
      </w:divBdr>
    </w:div>
    <w:div w:id="1010911590">
      <w:bodyDiv w:val="1"/>
      <w:marLeft w:val="0"/>
      <w:marRight w:val="0"/>
      <w:marTop w:val="0"/>
      <w:marBottom w:val="0"/>
      <w:divBdr>
        <w:top w:val="none" w:sz="0" w:space="0" w:color="auto"/>
        <w:left w:val="none" w:sz="0" w:space="0" w:color="auto"/>
        <w:bottom w:val="none" w:sz="0" w:space="0" w:color="auto"/>
        <w:right w:val="none" w:sz="0" w:space="0" w:color="auto"/>
      </w:divBdr>
    </w:div>
    <w:div w:id="1066954572">
      <w:bodyDiv w:val="1"/>
      <w:marLeft w:val="0"/>
      <w:marRight w:val="0"/>
      <w:marTop w:val="0"/>
      <w:marBottom w:val="0"/>
      <w:divBdr>
        <w:top w:val="none" w:sz="0" w:space="0" w:color="auto"/>
        <w:left w:val="none" w:sz="0" w:space="0" w:color="auto"/>
        <w:bottom w:val="none" w:sz="0" w:space="0" w:color="auto"/>
        <w:right w:val="none" w:sz="0" w:space="0" w:color="auto"/>
      </w:divBdr>
    </w:div>
    <w:div w:id="1084180009">
      <w:bodyDiv w:val="1"/>
      <w:marLeft w:val="0"/>
      <w:marRight w:val="0"/>
      <w:marTop w:val="0"/>
      <w:marBottom w:val="0"/>
      <w:divBdr>
        <w:top w:val="none" w:sz="0" w:space="0" w:color="auto"/>
        <w:left w:val="none" w:sz="0" w:space="0" w:color="auto"/>
        <w:bottom w:val="none" w:sz="0" w:space="0" w:color="auto"/>
        <w:right w:val="none" w:sz="0" w:space="0" w:color="auto"/>
      </w:divBdr>
    </w:div>
    <w:div w:id="1127628247">
      <w:bodyDiv w:val="1"/>
      <w:marLeft w:val="0"/>
      <w:marRight w:val="0"/>
      <w:marTop w:val="0"/>
      <w:marBottom w:val="0"/>
      <w:divBdr>
        <w:top w:val="none" w:sz="0" w:space="0" w:color="auto"/>
        <w:left w:val="none" w:sz="0" w:space="0" w:color="auto"/>
        <w:bottom w:val="none" w:sz="0" w:space="0" w:color="auto"/>
        <w:right w:val="none" w:sz="0" w:space="0" w:color="auto"/>
      </w:divBdr>
    </w:div>
    <w:div w:id="1139305177">
      <w:bodyDiv w:val="1"/>
      <w:marLeft w:val="0"/>
      <w:marRight w:val="0"/>
      <w:marTop w:val="0"/>
      <w:marBottom w:val="0"/>
      <w:divBdr>
        <w:top w:val="none" w:sz="0" w:space="0" w:color="auto"/>
        <w:left w:val="none" w:sz="0" w:space="0" w:color="auto"/>
        <w:bottom w:val="none" w:sz="0" w:space="0" w:color="auto"/>
        <w:right w:val="none" w:sz="0" w:space="0" w:color="auto"/>
      </w:divBdr>
    </w:div>
    <w:div w:id="1163276738">
      <w:bodyDiv w:val="1"/>
      <w:marLeft w:val="0"/>
      <w:marRight w:val="0"/>
      <w:marTop w:val="0"/>
      <w:marBottom w:val="0"/>
      <w:divBdr>
        <w:top w:val="none" w:sz="0" w:space="0" w:color="auto"/>
        <w:left w:val="none" w:sz="0" w:space="0" w:color="auto"/>
        <w:bottom w:val="none" w:sz="0" w:space="0" w:color="auto"/>
        <w:right w:val="none" w:sz="0" w:space="0" w:color="auto"/>
      </w:divBdr>
    </w:div>
    <w:div w:id="1180852200">
      <w:bodyDiv w:val="1"/>
      <w:marLeft w:val="0"/>
      <w:marRight w:val="0"/>
      <w:marTop w:val="0"/>
      <w:marBottom w:val="0"/>
      <w:divBdr>
        <w:top w:val="none" w:sz="0" w:space="0" w:color="auto"/>
        <w:left w:val="none" w:sz="0" w:space="0" w:color="auto"/>
        <w:bottom w:val="none" w:sz="0" w:space="0" w:color="auto"/>
        <w:right w:val="none" w:sz="0" w:space="0" w:color="auto"/>
      </w:divBdr>
    </w:div>
    <w:div w:id="1209225504">
      <w:bodyDiv w:val="1"/>
      <w:marLeft w:val="0"/>
      <w:marRight w:val="0"/>
      <w:marTop w:val="0"/>
      <w:marBottom w:val="0"/>
      <w:divBdr>
        <w:top w:val="none" w:sz="0" w:space="0" w:color="auto"/>
        <w:left w:val="none" w:sz="0" w:space="0" w:color="auto"/>
        <w:bottom w:val="none" w:sz="0" w:space="0" w:color="auto"/>
        <w:right w:val="none" w:sz="0" w:space="0" w:color="auto"/>
      </w:divBdr>
    </w:div>
    <w:div w:id="1216963982">
      <w:bodyDiv w:val="1"/>
      <w:marLeft w:val="0"/>
      <w:marRight w:val="0"/>
      <w:marTop w:val="0"/>
      <w:marBottom w:val="0"/>
      <w:divBdr>
        <w:top w:val="none" w:sz="0" w:space="0" w:color="auto"/>
        <w:left w:val="none" w:sz="0" w:space="0" w:color="auto"/>
        <w:bottom w:val="none" w:sz="0" w:space="0" w:color="auto"/>
        <w:right w:val="none" w:sz="0" w:space="0" w:color="auto"/>
      </w:divBdr>
    </w:div>
    <w:div w:id="1222060502">
      <w:bodyDiv w:val="1"/>
      <w:marLeft w:val="0"/>
      <w:marRight w:val="0"/>
      <w:marTop w:val="0"/>
      <w:marBottom w:val="0"/>
      <w:divBdr>
        <w:top w:val="none" w:sz="0" w:space="0" w:color="auto"/>
        <w:left w:val="none" w:sz="0" w:space="0" w:color="auto"/>
        <w:bottom w:val="none" w:sz="0" w:space="0" w:color="auto"/>
        <w:right w:val="none" w:sz="0" w:space="0" w:color="auto"/>
      </w:divBdr>
    </w:div>
    <w:div w:id="1280526764">
      <w:bodyDiv w:val="1"/>
      <w:marLeft w:val="0"/>
      <w:marRight w:val="0"/>
      <w:marTop w:val="0"/>
      <w:marBottom w:val="0"/>
      <w:divBdr>
        <w:top w:val="none" w:sz="0" w:space="0" w:color="auto"/>
        <w:left w:val="none" w:sz="0" w:space="0" w:color="auto"/>
        <w:bottom w:val="none" w:sz="0" w:space="0" w:color="auto"/>
        <w:right w:val="none" w:sz="0" w:space="0" w:color="auto"/>
      </w:divBdr>
    </w:div>
    <w:div w:id="1348945679">
      <w:bodyDiv w:val="1"/>
      <w:marLeft w:val="0"/>
      <w:marRight w:val="0"/>
      <w:marTop w:val="0"/>
      <w:marBottom w:val="0"/>
      <w:divBdr>
        <w:top w:val="none" w:sz="0" w:space="0" w:color="auto"/>
        <w:left w:val="none" w:sz="0" w:space="0" w:color="auto"/>
        <w:bottom w:val="none" w:sz="0" w:space="0" w:color="auto"/>
        <w:right w:val="none" w:sz="0" w:space="0" w:color="auto"/>
      </w:divBdr>
    </w:div>
    <w:div w:id="1361125037">
      <w:bodyDiv w:val="1"/>
      <w:marLeft w:val="0"/>
      <w:marRight w:val="0"/>
      <w:marTop w:val="0"/>
      <w:marBottom w:val="0"/>
      <w:divBdr>
        <w:top w:val="none" w:sz="0" w:space="0" w:color="auto"/>
        <w:left w:val="none" w:sz="0" w:space="0" w:color="auto"/>
        <w:bottom w:val="none" w:sz="0" w:space="0" w:color="auto"/>
        <w:right w:val="none" w:sz="0" w:space="0" w:color="auto"/>
      </w:divBdr>
    </w:div>
    <w:div w:id="1387218889">
      <w:bodyDiv w:val="1"/>
      <w:marLeft w:val="0"/>
      <w:marRight w:val="0"/>
      <w:marTop w:val="0"/>
      <w:marBottom w:val="0"/>
      <w:divBdr>
        <w:top w:val="none" w:sz="0" w:space="0" w:color="auto"/>
        <w:left w:val="none" w:sz="0" w:space="0" w:color="auto"/>
        <w:bottom w:val="none" w:sz="0" w:space="0" w:color="auto"/>
        <w:right w:val="none" w:sz="0" w:space="0" w:color="auto"/>
      </w:divBdr>
    </w:div>
    <w:div w:id="1397700946">
      <w:bodyDiv w:val="1"/>
      <w:marLeft w:val="0"/>
      <w:marRight w:val="0"/>
      <w:marTop w:val="0"/>
      <w:marBottom w:val="0"/>
      <w:divBdr>
        <w:top w:val="none" w:sz="0" w:space="0" w:color="auto"/>
        <w:left w:val="none" w:sz="0" w:space="0" w:color="auto"/>
        <w:bottom w:val="none" w:sz="0" w:space="0" w:color="auto"/>
        <w:right w:val="none" w:sz="0" w:space="0" w:color="auto"/>
      </w:divBdr>
    </w:div>
    <w:div w:id="1402362587">
      <w:bodyDiv w:val="1"/>
      <w:marLeft w:val="0"/>
      <w:marRight w:val="0"/>
      <w:marTop w:val="0"/>
      <w:marBottom w:val="0"/>
      <w:divBdr>
        <w:top w:val="none" w:sz="0" w:space="0" w:color="auto"/>
        <w:left w:val="none" w:sz="0" w:space="0" w:color="auto"/>
        <w:bottom w:val="none" w:sz="0" w:space="0" w:color="auto"/>
        <w:right w:val="none" w:sz="0" w:space="0" w:color="auto"/>
      </w:divBdr>
    </w:div>
    <w:div w:id="1455639285">
      <w:bodyDiv w:val="1"/>
      <w:marLeft w:val="0"/>
      <w:marRight w:val="0"/>
      <w:marTop w:val="0"/>
      <w:marBottom w:val="0"/>
      <w:divBdr>
        <w:top w:val="none" w:sz="0" w:space="0" w:color="auto"/>
        <w:left w:val="none" w:sz="0" w:space="0" w:color="auto"/>
        <w:bottom w:val="none" w:sz="0" w:space="0" w:color="auto"/>
        <w:right w:val="none" w:sz="0" w:space="0" w:color="auto"/>
      </w:divBdr>
    </w:div>
    <w:div w:id="1506944265">
      <w:bodyDiv w:val="1"/>
      <w:marLeft w:val="0"/>
      <w:marRight w:val="0"/>
      <w:marTop w:val="0"/>
      <w:marBottom w:val="0"/>
      <w:divBdr>
        <w:top w:val="none" w:sz="0" w:space="0" w:color="auto"/>
        <w:left w:val="none" w:sz="0" w:space="0" w:color="auto"/>
        <w:bottom w:val="none" w:sz="0" w:space="0" w:color="auto"/>
        <w:right w:val="none" w:sz="0" w:space="0" w:color="auto"/>
      </w:divBdr>
    </w:div>
    <w:div w:id="1550192223">
      <w:bodyDiv w:val="1"/>
      <w:marLeft w:val="0"/>
      <w:marRight w:val="0"/>
      <w:marTop w:val="0"/>
      <w:marBottom w:val="0"/>
      <w:divBdr>
        <w:top w:val="none" w:sz="0" w:space="0" w:color="auto"/>
        <w:left w:val="none" w:sz="0" w:space="0" w:color="auto"/>
        <w:bottom w:val="none" w:sz="0" w:space="0" w:color="auto"/>
        <w:right w:val="none" w:sz="0" w:space="0" w:color="auto"/>
      </w:divBdr>
    </w:div>
    <w:div w:id="1571499174">
      <w:bodyDiv w:val="1"/>
      <w:marLeft w:val="0"/>
      <w:marRight w:val="0"/>
      <w:marTop w:val="0"/>
      <w:marBottom w:val="0"/>
      <w:divBdr>
        <w:top w:val="none" w:sz="0" w:space="0" w:color="auto"/>
        <w:left w:val="none" w:sz="0" w:space="0" w:color="auto"/>
        <w:bottom w:val="none" w:sz="0" w:space="0" w:color="auto"/>
        <w:right w:val="none" w:sz="0" w:space="0" w:color="auto"/>
      </w:divBdr>
    </w:div>
    <w:div w:id="1599675806">
      <w:bodyDiv w:val="1"/>
      <w:marLeft w:val="0"/>
      <w:marRight w:val="0"/>
      <w:marTop w:val="0"/>
      <w:marBottom w:val="0"/>
      <w:divBdr>
        <w:top w:val="none" w:sz="0" w:space="0" w:color="auto"/>
        <w:left w:val="none" w:sz="0" w:space="0" w:color="auto"/>
        <w:bottom w:val="none" w:sz="0" w:space="0" w:color="auto"/>
        <w:right w:val="none" w:sz="0" w:space="0" w:color="auto"/>
      </w:divBdr>
    </w:div>
    <w:div w:id="1620262412">
      <w:bodyDiv w:val="1"/>
      <w:marLeft w:val="0"/>
      <w:marRight w:val="0"/>
      <w:marTop w:val="0"/>
      <w:marBottom w:val="0"/>
      <w:divBdr>
        <w:top w:val="none" w:sz="0" w:space="0" w:color="auto"/>
        <w:left w:val="none" w:sz="0" w:space="0" w:color="auto"/>
        <w:bottom w:val="none" w:sz="0" w:space="0" w:color="auto"/>
        <w:right w:val="none" w:sz="0" w:space="0" w:color="auto"/>
      </w:divBdr>
    </w:div>
    <w:div w:id="1660040295">
      <w:bodyDiv w:val="1"/>
      <w:marLeft w:val="0"/>
      <w:marRight w:val="0"/>
      <w:marTop w:val="0"/>
      <w:marBottom w:val="0"/>
      <w:divBdr>
        <w:top w:val="none" w:sz="0" w:space="0" w:color="auto"/>
        <w:left w:val="none" w:sz="0" w:space="0" w:color="auto"/>
        <w:bottom w:val="none" w:sz="0" w:space="0" w:color="auto"/>
        <w:right w:val="none" w:sz="0" w:space="0" w:color="auto"/>
      </w:divBdr>
    </w:div>
    <w:div w:id="1730418543">
      <w:bodyDiv w:val="1"/>
      <w:marLeft w:val="0"/>
      <w:marRight w:val="0"/>
      <w:marTop w:val="0"/>
      <w:marBottom w:val="0"/>
      <w:divBdr>
        <w:top w:val="none" w:sz="0" w:space="0" w:color="auto"/>
        <w:left w:val="none" w:sz="0" w:space="0" w:color="auto"/>
        <w:bottom w:val="none" w:sz="0" w:space="0" w:color="auto"/>
        <w:right w:val="none" w:sz="0" w:space="0" w:color="auto"/>
      </w:divBdr>
    </w:div>
    <w:div w:id="1793359576">
      <w:bodyDiv w:val="1"/>
      <w:marLeft w:val="0"/>
      <w:marRight w:val="0"/>
      <w:marTop w:val="0"/>
      <w:marBottom w:val="0"/>
      <w:divBdr>
        <w:top w:val="none" w:sz="0" w:space="0" w:color="auto"/>
        <w:left w:val="none" w:sz="0" w:space="0" w:color="auto"/>
        <w:bottom w:val="none" w:sz="0" w:space="0" w:color="auto"/>
        <w:right w:val="none" w:sz="0" w:space="0" w:color="auto"/>
      </w:divBdr>
    </w:div>
    <w:div w:id="1858733254">
      <w:bodyDiv w:val="1"/>
      <w:marLeft w:val="0"/>
      <w:marRight w:val="0"/>
      <w:marTop w:val="0"/>
      <w:marBottom w:val="0"/>
      <w:divBdr>
        <w:top w:val="none" w:sz="0" w:space="0" w:color="auto"/>
        <w:left w:val="none" w:sz="0" w:space="0" w:color="auto"/>
        <w:bottom w:val="none" w:sz="0" w:space="0" w:color="auto"/>
        <w:right w:val="none" w:sz="0" w:space="0" w:color="auto"/>
      </w:divBdr>
    </w:div>
    <w:div w:id="1862207449">
      <w:bodyDiv w:val="1"/>
      <w:marLeft w:val="0"/>
      <w:marRight w:val="0"/>
      <w:marTop w:val="0"/>
      <w:marBottom w:val="0"/>
      <w:divBdr>
        <w:top w:val="none" w:sz="0" w:space="0" w:color="auto"/>
        <w:left w:val="none" w:sz="0" w:space="0" w:color="auto"/>
        <w:bottom w:val="none" w:sz="0" w:space="0" w:color="auto"/>
        <w:right w:val="none" w:sz="0" w:space="0" w:color="auto"/>
      </w:divBdr>
    </w:div>
    <w:div w:id="1896433748">
      <w:bodyDiv w:val="1"/>
      <w:marLeft w:val="0"/>
      <w:marRight w:val="0"/>
      <w:marTop w:val="0"/>
      <w:marBottom w:val="0"/>
      <w:divBdr>
        <w:top w:val="none" w:sz="0" w:space="0" w:color="auto"/>
        <w:left w:val="none" w:sz="0" w:space="0" w:color="auto"/>
        <w:bottom w:val="none" w:sz="0" w:space="0" w:color="auto"/>
        <w:right w:val="none" w:sz="0" w:space="0" w:color="auto"/>
      </w:divBdr>
    </w:div>
    <w:div w:id="1914385249">
      <w:bodyDiv w:val="1"/>
      <w:marLeft w:val="0"/>
      <w:marRight w:val="0"/>
      <w:marTop w:val="0"/>
      <w:marBottom w:val="0"/>
      <w:divBdr>
        <w:top w:val="none" w:sz="0" w:space="0" w:color="auto"/>
        <w:left w:val="none" w:sz="0" w:space="0" w:color="auto"/>
        <w:bottom w:val="none" w:sz="0" w:space="0" w:color="auto"/>
        <w:right w:val="none" w:sz="0" w:space="0" w:color="auto"/>
      </w:divBdr>
    </w:div>
    <w:div w:id="1915161359">
      <w:bodyDiv w:val="1"/>
      <w:marLeft w:val="0"/>
      <w:marRight w:val="0"/>
      <w:marTop w:val="0"/>
      <w:marBottom w:val="0"/>
      <w:divBdr>
        <w:top w:val="none" w:sz="0" w:space="0" w:color="auto"/>
        <w:left w:val="none" w:sz="0" w:space="0" w:color="auto"/>
        <w:bottom w:val="none" w:sz="0" w:space="0" w:color="auto"/>
        <w:right w:val="none" w:sz="0" w:space="0" w:color="auto"/>
      </w:divBdr>
    </w:div>
    <w:div w:id="1973554151">
      <w:bodyDiv w:val="1"/>
      <w:marLeft w:val="0"/>
      <w:marRight w:val="0"/>
      <w:marTop w:val="0"/>
      <w:marBottom w:val="0"/>
      <w:divBdr>
        <w:top w:val="none" w:sz="0" w:space="0" w:color="auto"/>
        <w:left w:val="none" w:sz="0" w:space="0" w:color="auto"/>
        <w:bottom w:val="none" w:sz="0" w:space="0" w:color="auto"/>
        <w:right w:val="none" w:sz="0" w:space="0" w:color="auto"/>
      </w:divBdr>
    </w:div>
    <w:div w:id="1975523527">
      <w:bodyDiv w:val="1"/>
      <w:marLeft w:val="0"/>
      <w:marRight w:val="0"/>
      <w:marTop w:val="0"/>
      <w:marBottom w:val="0"/>
      <w:divBdr>
        <w:top w:val="none" w:sz="0" w:space="0" w:color="auto"/>
        <w:left w:val="none" w:sz="0" w:space="0" w:color="auto"/>
        <w:bottom w:val="none" w:sz="0" w:space="0" w:color="auto"/>
        <w:right w:val="none" w:sz="0" w:space="0" w:color="auto"/>
      </w:divBdr>
    </w:div>
    <w:div w:id="211420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narocanje.si/_ESPD/"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nko\Application%20Data\Microsoft\Predloge\KAD%20Temeljne%20Predloge\Dokument%20CGP%20Corp.dotx" TargetMode="External"/></Relationships>
</file>

<file path=word/theme/theme1.xml><?xml version="1.0" encoding="utf-8"?>
<a:theme xmlns:a="http://schemas.openxmlformats.org/drawingml/2006/main" name="CGP KAD">
  <a:themeElements>
    <a:clrScheme name="CGP KAD">
      <a:dk1>
        <a:sysClr val="windowText" lastClr="000000"/>
      </a:dk1>
      <a:lt1>
        <a:sysClr val="window" lastClr="FFFFFF"/>
      </a:lt1>
      <a:dk2>
        <a:srgbClr val="1A3876"/>
      </a:dk2>
      <a:lt2>
        <a:srgbClr val="9C313B"/>
      </a:lt2>
      <a:accent1>
        <a:srgbClr val="1A3876"/>
      </a:accent1>
      <a:accent2>
        <a:srgbClr val="AAAAAA"/>
      </a:accent2>
      <a:accent3>
        <a:srgbClr val="6F8EC8"/>
      </a:accent3>
      <a:accent4>
        <a:srgbClr val="EEECE1"/>
      </a:accent4>
      <a:accent5>
        <a:srgbClr val="C5D1E9"/>
      </a:accent5>
      <a:accent6>
        <a:srgbClr val="7F7F7F"/>
      </a:accent6>
      <a:hlink>
        <a:srgbClr val="1A3876"/>
      </a:hlink>
      <a:folHlink>
        <a:srgbClr val="1A3876"/>
      </a:folHlink>
    </a:clrScheme>
    <a:fontScheme name="CGP KAD">
      <a:majorFont>
        <a:latin typeface="Linotype Univers 420 Condensed"/>
        <a:ea typeface=""/>
        <a:cs typeface=""/>
      </a:majorFont>
      <a:minorFont>
        <a:latin typeface="Times New Roman"/>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2025-04-08T00:00:00</PublishDate>
  <Abstract/>
  <CompanyAddress/>
  <CompanyPhone/>
  <CompanyFax/>
  <CompanyEmail/>
</CoverPageProperties>
</file>

<file path=customXml/item2.xml><?xml version="1.0" encoding="utf-8"?>
<tns:customPropertyEditors xmlns:tns="http://schemas.microsoft.com/office/2006/customDocumentInformationPanel">
  <tns:showOnOpen>true</tns:showOnOpen>
  <tns:defaultPropertyEditorNamespace>Standardne lastnosti</tns:defaultPropertyEditorNamespace>
</tns:customPropertyEditor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83D1BB-C228-4D7B-B944-C59DB2BC951F}">
  <ds:schemaRefs>
    <ds:schemaRef ds:uri="http://schemas.microsoft.com/office/2006/customDocumentInformationPanel"/>
  </ds:schemaRefs>
</ds:datastoreItem>
</file>

<file path=customXml/itemProps3.xml><?xml version="1.0" encoding="utf-8"?>
<ds:datastoreItem xmlns:ds="http://schemas.openxmlformats.org/officeDocument/2006/customXml" ds:itemID="{337B37F3-6DC7-4DBD-AE70-E634A594A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Dokument CGP Corp</Template>
  <TotalTime>5</TotalTime>
  <Pages>25</Pages>
  <Words>3967</Words>
  <Characters>22617</Characters>
  <Application>Microsoft Office Word</Application>
  <DocSecurity>0</DocSecurity>
  <Lines>188</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POVABILO K SODELOVANJU in NAVODILA PONUDNIKOM ZA IZDELAVO PONUDBE ZA ODDAJO JAVNEGA NAROČILA PO ODPRTEM POSTOPKU</vt:lpstr>
      <vt:lpstr>POVABILO K SODELOVANJU in NAVODILA PONUDNIKOM ZA IZDELAVO PONUDBE ZA ODDAJO JAVNEGA NAROČILA PO POSTOPKU NAROČILA MALE VREDNOSTI</vt:lpstr>
    </vt:vector>
  </TitlesOfParts>
  <Company>Kapitalska družba, d. d.</Company>
  <LinksUpToDate>false</LinksUpToDate>
  <CharactersWithSpaces>26531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OBRAZCI V IZPOLNITEV</dc:title>
  <dc:subject/>
  <dc:creator>Naročnik: Kapitalska družba pokojninskega in invalidskega zavarovanja, d. d.</dc:creator>
  <cp:keywords/>
  <dc:description/>
  <cp:lastModifiedBy>Mateja Oblak</cp:lastModifiedBy>
  <cp:revision>5</cp:revision>
  <cp:lastPrinted>2025-03-10T09:29:00Z</cp:lastPrinted>
  <dcterms:created xsi:type="dcterms:W3CDTF">2025-03-10T09:57:00Z</dcterms:created>
  <dcterms:modified xsi:type="dcterms:W3CDTF">2025-04-08T12:05:00Z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umberedListStyle">
    <vt:lpwstr>CGP KAD Oštevilčen seznam</vt:lpwstr>
  </property>
  <property fmtid="{D5CDD505-2E9C-101B-9397-08002B2CF9AE}" pid="3" name="BulletListStyle">
    <vt:lpwstr>CGP KAD Označen seznam</vt:lpwstr>
  </property>
  <property fmtid="{D5CDD505-2E9C-101B-9397-08002B2CF9AE}" pid="4" name="TableStyle">
    <vt:lpwstr>CGP Corp Besedilo (Poudarek 1)</vt:lpwstr>
  </property>
  <property fmtid="{D5CDD505-2E9C-101B-9397-08002B2CF9AE}" pid="5" name="QuickStyleSet">
    <vt:lpwstr>CGP Corp</vt:lpwstr>
  </property>
  <property fmtid="{D5CDD505-2E9C-101B-9397-08002B2CF9AE}" pid="6" name="DocumentThemeFileName">
    <vt:lpwstr>CGP Corp.thmx</vt:lpwstr>
  </property>
  <property fmtid="{D5CDD505-2E9C-101B-9397-08002B2CF9AE}" pid="7" name="HFSetState">
    <vt:lpwstr>Naslov</vt:lpwstr>
  </property>
  <property fmtid="{D5CDD505-2E9C-101B-9397-08002B2CF9AE}" pid="8" name="PictureStyle">
    <vt:lpwstr>Grafika / Pripis</vt:lpwstr>
  </property>
</Properties>
</file>